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pgSz w:w="23757" w:h="16783" w:orient="landscape"/>
          <w:pgMar w:top="1800" w:right="1440" w:bottom="1800" w:left="1440" w:header="851" w:footer="992" w:gutter="0"/>
          <w:cols w:space="425" w:num="1"/>
          <w:titlePg/>
          <w:docGrid w:type="lines" w:linePitch="312" w:charSpace="0"/>
        </w:sect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-923925</wp:posOffset>
            </wp:positionH>
            <wp:positionV relativeFrom="paragraph">
              <wp:posOffset>-1150620</wp:posOffset>
            </wp:positionV>
            <wp:extent cx="15094585" cy="10668000"/>
            <wp:effectExtent l="0" t="0" r="12065" b="0"/>
            <wp:wrapNone/>
            <wp:docPr id="3" name="图片 1" descr="H:\2019年跨年素材\邀请函系列\邀请函文字素材(1)\邀请函文字素材\000.jpg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H:\2019年跨年素材\邀请函系列\邀请函文字素材(1)\邀请函文字素材\000.jpg000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94585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9640570</wp:posOffset>
            </wp:positionH>
            <wp:positionV relativeFrom="page">
              <wp:posOffset>4003675</wp:posOffset>
            </wp:positionV>
            <wp:extent cx="2059305" cy="3136265"/>
            <wp:effectExtent l="0" t="0" r="0" b="0"/>
            <wp:wrapNone/>
            <wp:docPr id="9" name="图片 7" descr="H:\2019年跨年素材\邀请函系列\邀请函文字素材(1)\邀请函文字素材\999.png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H:\2019年跨年素材\邀请函系列\邀请函文字素材(1)\邀请函文字素材\999.png999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9305" cy="3136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8909050</wp:posOffset>
                </wp:positionH>
                <wp:positionV relativeFrom="paragraph">
                  <wp:posOffset>1888490</wp:posOffset>
                </wp:positionV>
                <wp:extent cx="2922270" cy="400050"/>
                <wp:effectExtent l="0" t="0" r="0" b="0"/>
                <wp:wrapNone/>
                <wp:docPr id="5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2270" cy="400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rPr>
                                <w:rFonts w:ascii="Noto Serif CJK SC Black" w:eastAsia="Noto Serif CJK SC Black" w:hAnsiTheme="minorBidi"/>
                                <w:color w:val="DA251D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hint="eastAsia" w:ascii="Noto Serif CJK SC Black" w:eastAsia="Noto Serif CJK SC Black" w:hAnsiTheme="minorBidi"/>
                                <w:color w:val="DA251D"/>
                                <w:kern w:val="24"/>
                                <w:sz w:val="44"/>
                                <w:szCs w:val="44"/>
                              </w:rPr>
                              <w:t>某某公司20</w:t>
                            </w:r>
                            <w:r>
                              <w:rPr>
                                <w:rFonts w:ascii="Noto Serif CJK SC Black" w:eastAsia="Noto Serif CJK SC Black" w:hAnsiTheme="minorBidi"/>
                                <w:color w:val="DA251D"/>
                                <w:kern w:val="24"/>
                                <w:sz w:val="44"/>
                                <w:szCs w:val="44"/>
                              </w:rPr>
                              <w:t>33</w:t>
                            </w:r>
                            <w:r>
                              <w:rPr>
                                <w:rFonts w:hint="eastAsia" w:ascii="Noto Serif CJK SC Black" w:eastAsia="Noto Serif CJK SC Black" w:hAnsiTheme="minorBidi"/>
                                <w:color w:val="DA251D"/>
                                <w:kern w:val="24"/>
                                <w:sz w:val="44"/>
                                <w:szCs w:val="44"/>
                              </w:rPr>
                              <w:t>年年度盛典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2" o:spid="_x0000_s1026" o:spt="1" style="position:absolute;left:0pt;margin-left:701.5pt;margin-top:148.7pt;height:31.5pt;width:230.1pt;mso-wrap-style:none;z-index:251662336;mso-width-relative:page;mso-height-relative:page;" filled="f" stroked="f" coordsize="21600,21600" o:gfxdata="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s5y0a2gAAAA0BAAAPAAAA&#10;AAAAAAEAIAAAACIAAABkcnMvZG93bnJldi54bWxQSwECFAAUAAAACACHTuJAeHhUfqEBAAA5AwAA&#10;DgAAAAAAAAABACAAAAApAQAAZHJzL2Uyb0RvYy54bWxQSwUGAAAAAAYABgBZAQAAPA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Noto Serif CJK SC Black" w:eastAsia="Noto Serif CJK SC Black" w:hAnsiTheme="minorBidi"/>
                          <w:color w:val="DA251D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hint="eastAsia" w:ascii="Noto Serif CJK SC Black" w:eastAsia="Noto Serif CJK SC Black" w:hAnsiTheme="minorBidi"/>
                          <w:color w:val="DA251D"/>
                          <w:kern w:val="24"/>
                          <w:sz w:val="44"/>
                          <w:szCs w:val="44"/>
                        </w:rPr>
                        <w:t>某某公司20</w:t>
                      </w:r>
                      <w:r>
                        <w:rPr>
                          <w:rFonts w:ascii="Noto Serif CJK SC Black" w:eastAsia="Noto Serif CJK SC Black" w:hAnsiTheme="minorBidi"/>
                          <w:color w:val="DA251D"/>
                          <w:kern w:val="24"/>
                          <w:sz w:val="44"/>
                          <w:szCs w:val="44"/>
                        </w:rPr>
                        <w:t>33</w:t>
                      </w:r>
                      <w:r>
                        <w:rPr>
                          <w:rFonts w:hint="eastAsia" w:ascii="Noto Serif CJK SC Black" w:eastAsia="Noto Serif CJK SC Black" w:hAnsiTheme="minorBidi"/>
                          <w:color w:val="DA251D"/>
                          <w:kern w:val="24"/>
                          <w:sz w:val="44"/>
                          <w:szCs w:val="44"/>
                        </w:rPr>
                        <w:t>年年度盛典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806450</wp:posOffset>
                </wp:positionH>
                <wp:positionV relativeFrom="paragraph">
                  <wp:posOffset>5043805</wp:posOffset>
                </wp:positionV>
                <wp:extent cx="3810635" cy="888365"/>
                <wp:effectExtent l="0" t="0" r="0" b="0"/>
                <wp:wrapNone/>
                <wp:docPr id="32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635" cy="8883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4"/>
                              <w:spacing w:line="4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kern w:val="24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时间：2</w:t>
                            </w:r>
                            <w:r>
                              <w:rPr>
                                <w:rFonts w:ascii="微软雅黑" w:hAnsi="微软雅黑" w:eastAsia="微软雅黑" w:cs="微软雅黑"/>
                                <w:b/>
                                <w:kern w:val="24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333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kern w:val="24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年01月01   下午19:30</w:t>
                            </w:r>
                          </w:p>
                          <w:p>
                            <w:pPr>
                              <w:pStyle w:val="4"/>
                              <w:spacing w:line="4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kern w:val="24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地址：广州·某某路某某地址·珠江新城·某某大厦401</w:t>
                            </w:r>
                          </w:p>
                          <w:p>
                            <w:pPr>
                              <w:pStyle w:val="4"/>
                              <w:spacing w:line="4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kern w:val="24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欢迎您的到来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1" o:spid="_x0000_s1026" o:spt="1" style="position:absolute;left:0pt;margin-left:63.5pt;margin-top:397.15pt;height:69.95pt;width:300.05pt;z-index:251670528;mso-width-relative:page;mso-height-relative:page;" filled="f" stroked="f" coordsize="21600,21600" o:gfxdata="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LxqigjcAAAACwEA&#10;AA8AAAAAAAAAAQAgAAAAIgAAAGRycy9kb3ducmV2LnhtbFBLAQIUABQAAAAIAIdO4kBv9aESpAEA&#10;ADw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  <w:spacing w:line="400" w:lineRule="exact"/>
                        <w:jc w:val="center"/>
                        <w:rPr>
                          <w:rFonts w:ascii="微软雅黑" w:hAnsi="微软雅黑" w:eastAsia="微软雅黑" w:cs="微软雅黑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kern w:val="24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时间：2</w:t>
                      </w:r>
                      <w:r>
                        <w:rPr>
                          <w:rFonts w:ascii="微软雅黑" w:hAnsi="微软雅黑" w:eastAsia="微软雅黑" w:cs="微软雅黑"/>
                          <w:b/>
                          <w:kern w:val="24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333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kern w:val="24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年01月01   下午19:30</w:t>
                      </w:r>
                    </w:p>
                    <w:p>
                      <w:pPr>
                        <w:pStyle w:val="4"/>
                        <w:spacing w:line="400" w:lineRule="exact"/>
                        <w:jc w:val="center"/>
                        <w:rPr>
                          <w:rFonts w:ascii="微软雅黑" w:hAnsi="微软雅黑" w:eastAsia="微软雅黑" w:cs="微软雅黑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kern w:val="24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地址：广州·某某路某某地址·珠江新城·某某大厦401</w:t>
                      </w:r>
                    </w:p>
                    <w:p>
                      <w:pPr>
                        <w:pStyle w:val="4"/>
                        <w:spacing w:line="400" w:lineRule="exact"/>
                        <w:jc w:val="center"/>
                        <w:rPr>
                          <w:rFonts w:ascii="微软雅黑" w:hAnsi="微软雅黑" w:eastAsia="微软雅黑" w:cs="微软雅黑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kern w:val="24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欢迎您的到来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604520</wp:posOffset>
                </wp:positionH>
                <wp:positionV relativeFrom="paragraph">
                  <wp:posOffset>4356735</wp:posOffset>
                </wp:positionV>
                <wp:extent cx="2922270" cy="400050"/>
                <wp:effectExtent l="0" t="0" r="0" b="0"/>
                <wp:wrapNone/>
                <wp:docPr id="33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2270" cy="400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rPr>
                                <w:rFonts w:ascii="Noto Serif CJK SC Black" w:eastAsia="Noto Serif CJK SC Black" w:hAnsiTheme="minorBidi"/>
                                <w:kern w:val="24"/>
                                <w:sz w:val="48"/>
                                <w:szCs w:val="48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Noto Serif CJK SC Black" w:eastAsia="Noto Serif CJK SC Black" w:hAnsiTheme="minorBidi"/>
                                <w:kern w:val="24"/>
                                <w:sz w:val="48"/>
                                <w:szCs w:val="48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某某科技公司20</w:t>
                            </w:r>
                            <w:r>
                              <w:rPr>
                                <w:rFonts w:ascii="Noto Serif CJK SC Black" w:eastAsia="Noto Serif CJK SC Black" w:hAnsiTheme="minorBidi"/>
                                <w:kern w:val="24"/>
                                <w:sz w:val="48"/>
                                <w:szCs w:val="48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33</w:t>
                            </w:r>
                            <w:r>
                              <w:rPr>
                                <w:rFonts w:hint="eastAsia" w:ascii="Noto Serif CJK SC Black" w:eastAsia="Noto Serif CJK SC Black" w:hAnsiTheme="minorBidi"/>
                                <w:kern w:val="24"/>
                                <w:sz w:val="48"/>
                                <w:szCs w:val="48"/>
                                <w14:textFill>
                                  <w14:gradFill>
                                    <w14:gsLst>
                                      <w14:gs w14:pos="100000">
                                        <w14:srgbClr w14:val="AB8E40"/>
                                      </w14:gs>
                                      <w14:gs w14:pos="0">
                                        <w14:srgbClr w14:val="9E8135"/>
                                      </w14:gs>
                                      <w14:gs w14:pos="56000">
                                        <w14:srgbClr w14:val="FFE083"/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年年度盛典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32" o:spid="_x0000_s1026" o:spt="1" style="position:absolute;left:0pt;margin-left:47.6pt;margin-top:343.05pt;height:31.5pt;width:230.1pt;mso-wrap-style:none;z-index:251671552;mso-width-relative:page;mso-height-relative:page;" filled="f" stroked="f" coordsize="21600,21600" o:gfxdata="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H3A9a2QAAAAoBAAAPAAAA&#10;AAAAAAEAIAAAACIAAABkcnMvZG93bnJldi54bWxQSwECFAAUAAAACACHTuJACKwNNKIBAAA6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Noto Serif CJK SC Black" w:eastAsia="Noto Serif CJK SC Black" w:hAnsiTheme="minorBidi"/>
                          <w:kern w:val="24"/>
                          <w:sz w:val="48"/>
                          <w:szCs w:val="48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Noto Serif CJK SC Black" w:eastAsia="Noto Serif CJK SC Black" w:hAnsiTheme="minorBidi"/>
                          <w:kern w:val="24"/>
                          <w:sz w:val="48"/>
                          <w:szCs w:val="48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某某科技公司20</w:t>
                      </w:r>
                      <w:r>
                        <w:rPr>
                          <w:rFonts w:ascii="Noto Serif CJK SC Black" w:eastAsia="Noto Serif CJK SC Black" w:hAnsiTheme="minorBidi"/>
                          <w:kern w:val="24"/>
                          <w:sz w:val="48"/>
                          <w:szCs w:val="48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33</w:t>
                      </w:r>
                      <w:r>
                        <w:rPr>
                          <w:rFonts w:hint="eastAsia" w:ascii="Noto Serif CJK SC Black" w:eastAsia="Noto Serif CJK SC Black" w:hAnsiTheme="minorBidi"/>
                          <w:kern w:val="24"/>
                          <w:sz w:val="48"/>
                          <w:szCs w:val="48"/>
                          <w14:textFill>
                            <w14:gradFill>
                              <w14:gsLst>
                                <w14:gs w14:pos="100000">
                                  <w14:srgbClr w14:val="AB8E40"/>
                                </w14:gs>
                                <w14:gs w14:pos="0">
                                  <w14:srgbClr w14:val="9E8135"/>
                                </w14:gs>
                                <w14:gs w14:pos="56000">
                                  <w14:srgbClr w14:val="FFE083"/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年年度盛典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1878965</wp:posOffset>
            </wp:positionH>
            <wp:positionV relativeFrom="page">
              <wp:posOffset>3399155</wp:posOffset>
            </wp:positionV>
            <wp:extent cx="2108835" cy="2108835"/>
            <wp:effectExtent l="0" t="0" r="5715" b="5715"/>
            <wp:wrapNone/>
            <wp:docPr id="31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8835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609600</wp:posOffset>
                </wp:positionH>
                <wp:positionV relativeFrom="paragraph">
                  <wp:posOffset>864235</wp:posOffset>
                </wp:positionV>
                <wp:extent cx="5943600" cy="7625080"/>
                <wp:effectExtent l="0" t="0" r="0" b="0"/>
                <wp:wrapNone/>
                <wp:docPr id="6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7625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600" w:lineRule="exact"/>
                              <w:rPr>
                                <w:rFonts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color w:val="C00000"/>
                                <w:kern w:val="0"/>
                                <w:sz w:val="40"/>
                                <w:szCs w:val="40"/>
                                <w:lang w:bidi="ar"/>
                              </w:rPr>
                              <w:t>一、开场舞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1、《秧歌情》　　表演单位：分宜县教文体局</w:t>
                            </w:r>
                          </w:p>
                          <w:p>
                            <w:pPr>
                              <w:spacing w:line="600" w:lineRule="exact"/>
                              <w:rPr>
                                <w:rFonts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color w:val="C00000"/>
                                <w:kern w:val="0"/>
                                <w:sz w:val="40"/>
                                <w:szCs w:val="40"/>
                                <w:lang w:bidi="ar"/>
                              </w:rPr>
                              <w:t>二、红歌联唱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2、《红星照我去战斗》　表演单位：市音乐家协会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3、《怀念战友》　　表演者：赵耀华 罗强 朱松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4、《英雄赞歌》　　表演者：莫莎林 付琴 杨理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bCs/>
                                <w:color w:val="C00000"/>
                                <w:kern w:val="0"/>
                                <w:sz w:val="40"/>
                                <w:szCs w:val="48"/>
                                <w:lang w:bidi="ar"/>
                              </w:rPr>
                              <w:t>三 、少儿节目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5、《胖胖梦》　表演单位：蓓蕾幼儿园　</w:t>
                            </w:r>
                          </w:p>
                          <w:p>
                            <w:pPr>
                              <w:spacing w:line="600" w:lineRule="exact"/>
                              <w:rPr>
                                <w:rFonts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bCs/>
                                <w:color w:val="C00000"/>
                                <w:kern w:val="0"/>
                                <w:sz w:val="40"/>
                                <w:szCs w:val="48"/>
                                <w:lang w:bidi="ar"/>
                              </w:rPr>
                              <w:t>四、混声小合唱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 xml:space="preserve">6、《玉茗堂》　 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表演单位：市歌舞剧院（全省音舞节等奖）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表演者：刘立新　赵耀华   王海文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bCs/>
                                <w:color w:val="C00000"/>
                                <w:kern w:val="0"/>
                                <w:sz w:val="40"/>
                                <w:szCs w:val="48"/>
                                <w:lang w:bidi="ar"/>
                              </w:rPr>
                              <w:t>五、扇舞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7、《中国功夫》　表演单位：新钢环山社区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bCs/>
                                <w:color w:val="C00000"/>
                                <w:kern w:val="0"/>
                                <w:sz w:val="40"/>
                                <w:szCs w:val="48"/>
                                <w:lang w:bidi="ar"/>
                              </w:rPr>
                              <w:t>六、小儿二重唱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　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 xml:space="preserve">8、《抱石故里小画家》  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cr/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  <w:t>表演单位：暨阳小学（全省少儿艺术节一等奖）</w:t>
                            </w:r>
                          </w:p>
                          <w:p>
                            <w:pPr>
                              <w:spacing w:line="600" w:lineRule="exact"/>
                              <w:rPr>
                                <w:rFonts w:ascii="微软雅黑" w:hAnsi="微软雅黑" w:eastAsia="微软雅黑" w:cs="宋体"/>
                                <w:kern w:val="0"/>
                                <w:sz w:val="32"/>
                                <w:szCs w:val="40"/>
                                <w:lang w:bidi="ar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48pt;margin-top:68.05pt;height:600.4pt;width:468pt;z-index:251662336;mso-width-relative:page;mso-height-relative:page;" filled="f" stroked="f" coordsize="21600,21600" o:gfxdata="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YEE6ndcAAAAMAQAADwAAAAAAAAABACAAAAAiAAAAZHJzL2Rvd25yZXYueG1sUEsBAhQAFAAA&#10;AAgAh07iQHD7hgO3AQAAWAMAAA4AAAAAAAAAAQAgAAAAJgEAAGRycy9lMm9Eb2MueG1sUEsFBgAA&#10;AAAGAAYAWQEAAE8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600" w:lineRule="exact"/>
                        <w:rPr>
                          <w:rFonts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宋体"/>
                          <w:b/>
                          <w:color w:val="C00000"/>
                          <w:kern w:val="0"/>
                          <w:sz w:val="40"/>
                          <w:szCs w:val="40"/>
                          <w:lang w:bidi="ar"/>
                        </w:rPr>
                        <w:t>一、开场舞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1、《秧歌情》　　表演单位：分宜县教文体局</w:t>
                      </w:r>
                    </w:p>
                    <w:p>
                      <w:pPr>
                        <w:spacing w:line="600" w:lineRule="exact"/>
                        <w:rPr>
                          <w:rFonts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宋体"/>
                          <w:b/>
                          <w:color w:val="C00000"/>
                          <w:kern w:val="0"/>
                          <w:sz w:val="40"/>
                          <w:szCs w:val="40"/>
                          <w:lang w:bidi="ar"/>
                        </w:rPr>
                        <w:t>二、红歌联唱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2、《红星照我去战斗》　表演单位：市音乐家协会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3、《怀念战友》　　表演者：赵耀华 罗强 朱松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4、《英雄赞歌》　　表演者：莫莎林 付琴 杨理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b/>
                          <w:bCs/>
                          <w:color w:val="C00000"/>
                          <w:kern w:val="0"/>
                          <w:sz w:val="40"/>
                          <w:szCs w:val="48"/>
                          <w:lang w:bidi="ar"/>
                        </w:rPr>
                        <w:t>三 、少儿节目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5、《胖胖梦》　表演单位：蓓蕾幼儿园　</w:t>
                      </w:r>
                    </w:p>
                    <w:p>
                      <w:pPr>
                        <w:spacing w:line="600" w:lineRule="exact"/>
                        <w:rPr>
                          <w:rFonts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宋体"/>
                          <w:b/>
                          <w:bCs/>
                          <w:color w:val="C00000"/>
                          <w:kern w:val="0"/>
                          <w:sz w:val="40"/>
                          <w:szCs w:val="48"/>
                          <w:lang w:bidi="ar"/>
                        </w:rPr>
                        <w:t>四、混声小合唱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 xml:space="preserve">6、《玉茗堂》　 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表演单位：市歌舞剧院（全省音舞节等奖）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表演者：刘立新　赵耀华   王海文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b/>
                          <w:bCs/>
                          <w:color w:val="C00000"/>
                          <w:kern w:val="0"/>
                          <w:sz w:val="40"/>
                          <w:szCs w:val="48"/>
                          <w:lang w:bidi="ar"/>
                        </w:rPr>
                        <w:t>五、扇舞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7、《中国功夫》　表演单位：新钢环山社区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b/>
                          <w:bCs/>
                          <w:color w:val="C00000"/>
                          <w:kern w:val="0"/>
                          <w:sz w:val="40"/>
                          <w:szCs w:val="48"/>
                          <w:lang w:bidi="ar"/>
                        </w:rPr>
                        <w:t>六、小儿二重唱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　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 xml:space="preserve">8、《抱石故里小画家》  </w:t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cr/>
                      </w:r>
                      <w:r>
                        <w:rPr>
                          <w:rFonts w:hint="eastAsia"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  <w:t>表演单位：暨阳小学（全省少儿艺术节一等奖）</w:t>
                      </w:r>
                    </w:p>
                    <w:p>
                      <w:pPr>
                        <w:spacing w:line="600" w:lineRule="exact"/>
                        <w:rPr>
                          <w:rFonts w:ascii="微软雅黑" w:hAnsi="微软雅黑" w:eastAsia="微软雅黑" w:cs="宋体"/>
                          <w:kern w:val="0"/>
                          <w:sz w:val="32"/>
                          <w:szCs w:val="40"/>
                          <w:lang w:bidi="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8060055</wp:posOffset>
                </wp:positionH>
                <wp:positionV relativeFrom="paragraph">
                  <wp:posOffset>864235</wp:posOffset>
                </wp:positionV>
                <wp:extent cx="5470525" cy="6933565"/>
                <wp:effectExtent l="0" t="0" r="0" b="0"/>
                <wp:wrapNone/>
                <wp:docPr id="8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0525" cy="69335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  <w:t xml:space="preserve">七、配乐诗朗诵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 xml:space="preserve">9、《永恒之路》 表演单位：市公路分局八、小品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  <w:t>八、小品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kern w:val="0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 xml:space="preserve">10、《一路有你》 表演单位：市群艺馆 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  <w:t xml:space="preserve">九、京剧清唱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kern w:val="0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 xml:space="preserve">11、《红梅赞》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kern w:val="0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 xml:space="preserve">表演单位：市老干部艺术团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kern w:val="0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 xml:space="preserve">表 演 者：王移凤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  <w:t xml:space="preserve">十、武术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>12、《武魂》 表演单位：里木塘社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  <w:t xml:space="preserve">十一、情景舞蹈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kern w:val="0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>13、《国之天平》 表演单位：市中级法院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C00000"/>
                                <w:kern w:val="0"/>
                                <w:sz w:val="40"/>
                                <w:szCs w:val="4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40"/>
                                <w:szCs w:val="40"/>
                                <w:lang w:bidi="ar"/>
                              </w:rPr>
                              <w:t xml:space="preserve">十二、合唱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 xml:space="preserve">14、《我的新余》 表演单位：市总工会“和之韵”合唱团  </w:t>
                            </w:r>
                          </w:p>
                          <w:p>
                            <w:pPr>
                              <w:widowControl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sz w:val="32"/>
                                <w:szCs w:val="32"/>
                                <w:lang w:bidi="ar"/>
                              </w:rPr>
                              <w:t xml:space="preserve">15、《归家》 指挥：黄谦 </w:t>
                            </w:r>
                          </w:p>
                          <w:p>
                            <w:pPr>
                              <w:spacing w:line="600" w:lineRule="exact"/>
                              <w:rPr>
                                <w:rFonts w:ascii="微软雅黑" w:hAnsi="微软雅黑" w:eastAsia="微软雅黑" w:cs="微软雅黑"/>
                                <w:kern w:val="0"/>
                                <w:sz w:val="32"/>
                                <w:szCs w:val="32"/>
                                <w:lang w:bidi="ar"/>
                              </w:rPr>
                            </w:pPr>
                          </w:p>
                          <w:p>
                            <w:pPr>
                              <w:spacing w:line="600" w:lineRule="exact"/>
                              <w:rPr>
                                <w:rFonts w:ascii="微软雅黑" w:hAnsi="微软雅黑" w:eastAsia="微软雅黑" w:cs="微软雅黑"/>
                                <w:kern w:val="0"/>
                                <w:sz w:val="32"/>
                                <w:szCs w:val="32"/>
                                <w:lang w:bidi="ar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634.65pt;margin-top:68.05pt;height:545.95pt;width:430.75pt;z-index:251664384;mso-width-relative:page;mso-height-relative:page;" filled="f" stroked="f" coordsize="21600,21600" o:gfxdata="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cN9ghtkAAAAOAQAADwAAAAAAAAABACAAAAAiAAAAZHJzL2Rvd25yZXYueG1sUEsBAhQAFAAA&#10;AAgAh07iQL3yyqu1AQAAWAMAAA4AAAAAAAAAAQAgAAAAKAEAAGRycy9lMm9Eb2MueG1sUEsFBgAA&#10;AAAGAAYAWQEAAE8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  <w:t xml:space="preserve">七、配乐诗朗诵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 xml:space="preserve">9、《永恒之路》 表演单位：市公路分局八、小品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  <w:t>八、小品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kern w:val="0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 xml:space="preserve">10、《一路有你》 表演单位：市群艺馆 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  <w:t xml:space="preserve">九、京剧清唱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kern w:val="0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 xml:space="preserve">11、《红梅赞》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kern w:val="0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 xml:space="preserve">表演单位：市老干部艺术团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kern w:val="0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 xml:space="preserve">表 演 者：王移凤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  <w:t xml:space="preserve">十、武术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>12、《武魂》 表演单位：里木塘社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  <w:t xml:space="preserve">十一、情景舞蹈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kern w:val="0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>13、《国之天平》 表演单位：市中级法院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C00000"/>
                          <w:kern w:val="0"/>
                          <w:sz w:val="40"/>
                          <w:szCs w:val="4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40"/>
                          <w:szCs w:val="40"/>
                          <w:lang w:bidi="ar"/>
                        </w:rPr>
                        <w:t xml:space="preserve">十二、合唱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 xml:space="preserve">14、《我的新余》 表演单位：市总工会“和之韵”合唱团  </w:t>
                      </w:r>
                    </w:p>
                    <w:p>
                      <w:pPr>
                        <w:widowControl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sz w:val="32"/>
                          <w:szCs w:val="32"/>
                          <w:lang w:bidi="ar"/>
                        </w:rPr>
                        <w:t xml:space="preserve">15、《归家》 指挥：黄谦 </w:t>
                      </w:r>
                    </w:p>
                    <w:p>
                      <w:pPr>
                        <w:spacing w:line="600" w:lineRule="exact"/>
                        <w:rPr>
                          <w:rFonts w:ascii="微软雅黑" w:hAnsi="微软雅黑" w:eastAsia="微软雅黑" w:cs="微软雅黑"/>
                          <w:kern w:val="0"/>
                          <w:sz w:val="32"/>
                          <w:szCs w:val="32"/>
                          <w:lang w:bidi="ar"/>
                        </w:rPr>
                      </w:pPr>
                    </w:p>
                    <w:p>
                      <w:pPr>
                        <w:spacing w:line="600" w:lineRule="exact"/>
                        <w:rPr>
                          <w:rFonts w:ascii="微软雅黑" w:hAnsi="微软雅黑" w:eastAsia="微软雅黑" w:cs="微软雅黑"/>
                          <w:kern w:val="0"/>
                          <w:sz w:val="32"/>
                          <w:szCs w:val="32"/>
                          <w:lang w:bidi="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1525905</wp:posOffset>
            </wp:positionH>
            <wp:positionV relativeFrom="page">
              <wp:posOffset>701040</wp:posOffset>
            </wp:positionV>
            <wp:extent cx="1996440" cy="824230"/>
            <wp:effectExtent l="0" t="0" r="3810" b="13970"/>
            <wp:wrapNone/>
            <wp:docPr id="15" name="图片 15" descr="花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花纹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9644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9697720</wp:posOffset>
            </wp:positionH>
            <wp:positionV relativeFrom="page">
              <wp:posOffset>701040</wp:posOffset>
            </wp:positionV>
            <wp:extent cx="1996440" cy="824230"/>
            <wp:effectExtent l="0" t="0" r="3810" b="13970"/>
            <wp:wrapNone/>
            <wp:docPr id="16" name="图片 16" descr="花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花纹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9644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2103120</wp:posOffset>
                </wp:positionH>
                <wp:positionV relativeFrom="paragraph">
                  <wp:posOffset>-328930</wp:posOffset>
                </wp:positionV>
                <wp:extent cx="9050020" cy="558165"/>
                <wp:effectExtent l="0" t="0" r="0" b="0"/>
                <wp:wrapNone/>
                <wp:docPr id="7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50020" cy="558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700" w:lineRule="exact"/>
                              <w:jc w:val="center"/>
                              <w:rPr>
                                <w:rFonts w:ascii="微软雅黑" w:hAnsi="微软雅黑" w:eastAsia="微软雅黑" w:cs="宋体"/>
                                <w:b/>
                                <w:color w:val="C00000"/>
                                <w:kern w:val="0"/>
                                <w:sz w:val="60"/>
                                <w:szCs w:val="60"/>
                                <w:lang w:bidi="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color w:val="C00000"/>
                                <w:kern w:val="0"/>
                                <w:sz w:val="60"/>
                                <w:szCs w:val="60"/>
                                <w:lang w:bidi="ar"/>
                              </w:rPr>
                              <w:t>20</w:t>
                            </w:r>
                            <w:r>
                              <w:rPr>
                                <w:rFonts w:ascii="微软雅黑" w:hAnsi="微软雅黑" w:eastAsia="微软雅黑" w:cs="宋体"/>
                                <w:b/>
                                <w:color w:val="C00000"/>
                                <w:kern w:val="0"/>
                                <w:sz w:val="60"/>
                                <w:szCs w:val="60"/>
                                <w:lang w:bidi="ar"/>
                              </w:rPr>
                              <w:t>33</w:t>
                            </w:r>
                            <w:r>
                              <w:rPr>
                                <w:rFonts w:hint="eastAsia" w:ascii="微软雅黑" w:hAnsi="微软雅黑" w:eastAsia="微软雅黑" w:cs="宋体"/>
                                <w:b/>
                                <w:color w:val="C00000"/>
                                <w:kern w:val="0"/>
                                <w:sz w:val="60"/>
                                <w:szCs w:val="60"/>
                                <w:lang w:bidi="ar"/>
                              </w:rPr>
                              <w:t>年某科技有限公司年会节目单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65.6pt;margin-top:-25.9pt;height:43.95pt;width:712.6pt;z-index:251663360;mso-width-relative:page;mso-height-relative:page;" filled="f" stroked="f" coordsize="21600,21600" o:gfxdata="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E25MZbYAAAACwEAAA8AAAAAAAAAAQAgAAAAIgAAAGRycy9kb3ducmV2LnhtbFBLAQIUABQAAAAI&#10;AIdO4kDFCkbwtAEAAFcDAAAOAAAAAAAAAAEAIAAAACcBAABkcnMvZTJvRG9jLnhtbFBLBQYAAAAA&#10;BgAGAFkBAABN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700" w:lineRule="exact"/>
                        <w:jc w:val="center"/>
                        <w:rPr>
                          <w:rFonts w:ascii="微软雅黑" w:hAnsi="微软雅黑" w:eastAsia="微软雅黑" w:cs="宋体"/>
                          <w:b/>
                          <w:color w:val="C00000"/>
                          <w:kern w:val="0"/>
                          <w:sz w:val="60"/>
                          <w:szCs w:val="60"/>
                          <w:lang w:bidi="ar"/>
                        </w:rPr>
                      </w:pPr>
                      <w:r>
                        <w:rPr>
                          <w:rFonts w:hint="eastAsia" w:ascii="微软雅黑" w:hAnsi="微软雅黑" w:eastAsia="微软雅黑" w:cs="宋体"/>
                          <w:b/>
                          <w:color w:val="C00000"/>
                          <w:kern w:val="0"/>
                          <w:sz w:val="60"/>
                          <w:szCs w:val="60"/>
                          <w:lang w:bidi="ar"/>
                        </w:rPr>
                        <w:t>20</w:t>
                      </w:r>
                      <w:r>
                        <w:rPr>
                          <w:rFonts w:ascii="微软雅黑" w:hAnsi="微软雅黑" w:eastAsia="微软雅黑" w:cs="宋体"/>
                          <w:b/>
                          <w:color w:val="C00000"/>
                          <w:kern w:val="0"/>
                          <w:sz w:val="60"/>
                          <w:szCs w:val="60"/>
                          <w:lang w:bidi="ar"/>
                        </w:rPr>
                        <w:t>33</w:t>
                      </w:r>
                      <w:r>
                        <w:rPr>
                          <w:rFonts w:hint="eastAsia" w:ascii="微软雅黑" w:hAnsi="微软雅黑" w:eastAsia="微软雅黑" w:cs="宋体"/>
                          <w:b/>
                          <w:color w:val="C00000"/>
                          <w:kern w:val="0"/>
                          <w:sz w:val="60"/>
                          <w:szCs w:val="60"/>
                          <w:lang w:bidi="ar"/>
                        </w:rPr>
                        <w:t>年某科技有限公司年会节目单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-423545</wp:posOffset>
            </wp:positionH>
            <wp:positionV relativeFrom="paragraph">
              <wp:posOffset>-827405</wp:posOffset>
            </wp:positionV>
            <wp:extent cx="841375" cy="3666490"/>
            <wp:effectExtent l="0" t="0" r="15875" b="10160"/>
            <wp:wrapNone/>
            <wp:docPr id="19" name="图片 19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1375" cy="3666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12829540</wp:posOffset>
            </wp:positionH>
            <wp:positionV relativeFrom="paragraph">
              <wp:posOffset>-827405</wp:posOffset>
            </wp:positionV>
            <wp:extent cx="841375" cy="3666490"/>
            <wp:effectExtent l="0" t="0" r="15875" b="10160"/>
            <wp:wrapNone/>
            <wp:docPr id="14" name="图片 1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1375" cy="3666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Noto Serif CJK SC Black">
    <w:altName w:val="微软雅黑"/>
    <w:panose1 w:val="00000000000000000000"/>
    <w:charset w:val="86"/>
    <w:family w:val="auto"/>
    <w:pitch w:val="default"/>
    <w:sig w:usb0="00000000" w:usb1="00000000" w:usb2="00000016" w:usb3="00000000" w:csb0="602E0107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-956310</wp:posOffset>
              </wp:positionH>
              <wp:positionV relativeFrom="paragraph">
                <wp:posOffset>-574675</wp:posOffset>
              </wp:positionV>
              <wp:extent cx="15116810" cy="10748645"/>
              <wp:effectExtent l="0" t="0" r="8890" b="14605"/>
              <wp:wrapNone/>
              <wp:docPr id="17" name="矩形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93345" y="59690"/>
                        <a:ext cx="15116810" cy="10748645"/>
                      </a:xfrm>
                      <a:prstGeom prst="rect">
                        <a:avLst/>
                      </a:prstGeom>
                      <a:solidFill>
                        <a:srgbClr val="FEFBF6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-75.3pt;margin-top:-45.25pt;height:846.35pt;width:1190.3pt;z-index:251661312;v-text-anchor:middle;mso-width-relative:page;mso-height-relative:page;" fillcolor="#FEFBF6" filled="t" stroked="f" coordsize="21600,21600" o:gfxdata="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SXUF93AAAAA4BAAAPAAAAAAAAAAEAIAAA&#10;ACIAAABkcnMvZG93bnJldi54bWxQSwECFAAUAAAACACHTuJAANGex3oCAADYBAAADgAAAAAAAAAB&#10;ACAAAAArAQAAZHJzL2Uyb0RvYy54bWxQSwUGAAAAAAYABgBZAQAAFwYAAAAA&#10;">
              <v:fill on="t" focussize="0,0"/>
              <v:stroke on="f" weight="1pt" miterlimit="8" joinstyle="miter"/>
              <v:imagedata o:title=""/>
              <o:lock v:ext="edit" aspectratio="f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172A27"/>
    <w:rsid w:val="00B0288D"/>
    <w:rsid w:val="00FD1964"/>
    <w:rsid w:val="00FF2EF1"/>
    <w:rsid w:val="01A93486"/>
    <w:rsid w:val="02C87AAC"/>
    <w:rsid w:val="04914A10"/>
    <w:rsid w:val="1B64150A"/>
    <w:rsid w:val="1EAE0188"/>
    <w:rsid w:val="270549BD"/>
    <w:rsid w:val="294C1340"/>
    <w:rsid w:val="4677424B"/>
    <w:rsid w:val="4AD60376"/>
    <w:rsid w:val="544D003B"/>
    <w:rsid w:val="63DC7164"/>
    <w:rsid w:val="658D120D"/>
    <w:rsid w:val="6C92208F"/>
    <w:rsid w:val="6FF95B37"/>
    <w:rsid w:val="754D314E"/>
    <w:rsid w:val="7F476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4">
    <w:name w:val="Normal (Web)"/>
    <w:basedOn w:val="1"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Desktop\&#32439;&#32321;&#22810;&#24425;.wp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纷繁多彩.wpt</Template>
  <Pages>2</Pages>
  <Words>2</Words>
  <Characters>14</Characters>
  <Lines>1</Lines>
  <Paragraphs>1</Paragraphs>
  <TotalTime>2</TotalTime>
  <ScaleCrop>false</ScaleCrop>
  <LinksUpToDate>false</LinksUpToDate>
  <CharactersWithSpaces>15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2018-01-02T15:14:00Z</dcterms:created>
  <dc:creator>Administrator</dc:creator>
  <cp:lastModifiedBy>泄凶卮赵坦</cp:lastModifiedBy>
  <dcterms:modified xsi:type="dcterms:W3CDTF">2021-12-23T10:23:27Z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8B1DDDD56D1B4951ABBC38A571694B38</vt:lpwstr>
  </property>
</Properties>
</file>