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5535295</wp:posOffset>
                </wp:positionH>
                <wp:positionV relativeFrom="paragraph">
                  <wp:posOffset>4074795</wp:posOffset>
                </wp:positionV>
                <wp:extent cx="3084195" cy="108839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449695" y="5217795"/>
                          <a:ext cx="3084195" cy="1088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叶根友毛笔行书" w:hAnsi="叶根友毛笔行书" w:eastAsia="叶根友毛笔行书" w:cs="叶根友毛笔行书"/>
                                <w:color w:val="C00000"/>
                                <w:sz w:val="112"/>
                                <w:szCs w:val="1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color w:val="C00000"/>
                                <w:sz w:val="112"/>
                                <w:szCs w:val="112"/>
                                <w:lang w:val="en-US" w:eastAsia="zh-CN"/>
                              </w:rPr>
                              <w:t>新年晚会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5.85pt;margin-top:320.85pt;height:85.7pt;width:242.85pt;z-index:251701248;mso-width-relative:page;mso-height-relative:page;" filled="f" stroked="f" coordsize="21600,21600" o:gfxdata="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77eILbAAAADAEAAA8AAAAA&#10;AAAAAQAgAAAAIgAAAGRycy9kb3ducmV2LnhtbFBLAQIUABQAAAAIAIdO4kCC1U20SgIAAHUEAAAO&#10;AAAAAAAAAAEAIAAAACo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叶根友毛笔行书" w:hAnsi="叶根友毛笔行书" w:eastAsia="叶根友毛笔行书" w:cs="叶根友毛笔行书"/>
                          <w:color w:val="C00000"/>
                          <w:sz w:val="112"/>
                          <w:szCs w:val="112"/>
                          <w:lang w:val="en-US" w:eastAsia="zh-CN"/>
                        </w:rPr>
                      </w:pPr>
                      <w:r>
                        <w:rPr>
                          <w:rFonts w:hint="eastAsia" w:ascii="叶根友毛笔行书" w:hAnsi="叶根友毛笔行书" w:eastAsia="叶根友毛笔行书" w:cs="叶根友毛笔行书"/>
                          <w:color w:val="C00000"/>
                          <w:sz w:val="112"/>
                          <w:szCs w:val="112"/>
                          <w:lang w:val="en-US" w:eastAsia="zh-CN"/>
                        </w:rPr>
                        <w:t>新年晚会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3509645" cy="5264785"/>
            <wp:effectExtent l="0" t="0" r="8255" b="5715"/>
            <wp:docPr id="47" name="图片 4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09645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1183640</wp:posOffset>
                </wp:positionH>
                <wp:positionV relativeFrom="paragraph">
                  <wp:posOffset>32385</wp:posOffset>
                </wp:positionV>
                <wp:extent cx="1123315" cy="5482590"/>
                <wp:effectExtent l="4445" t="4445" r="15240" b="12065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98040" y="1175385"/>
                          <a:ext cx="1123315" cy="54825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960" w:firstLineChars="100"/>
                              <w:rPr>
                                <w:rFonts w:hint="eastAsia" w:ascii="弥勒古楷体" w:hAnsi="弥勒古楷体" w:eastAsia="弥勒古楷体" w:cs="弥勒古楷体"/>
                                <w:color w:val="C00000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李旭科毛笔行书" w:hAnsi="李旭科毛笔行书" w:eastAsia="李旭科毛笔行书" w:cs="李旭科毛笔行书"/>
                                <w:color w:val="C00000"/>
                                <w:sz w:val="96"/>
                                <w:szCs w:val="96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2pt;margin-top:2.55pt;height:431.7pt;width:88.45pt;z-index:251700224;mso-width-relative:page;mso-height-relative:page;" filled="f" stroked="t" coordsize="21600,21600" o:gfxdata="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lfkwb1gAAAAkBAAAPAAAAAAAAAAEAIAAAACIAAABkcnMvZG93bnJldi54bWxQSwECFAAU&#10;AAAACACHTuJA/UN31WUCAACgBAAADgAAAAAAAAABACAAAAAlAQAAZHJzL2Uyb0RvYy54bWxQSwUG&#10;AAAAAAYABgBZAQAA/AUAAAAA&#10;">
                <v:fill on="f" focussize="0,0"/>
                <v:stroke weight="0.5pt" color="#C0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ind w:firstLine="960" w:firstLineChars="100"/>
                        <w:rPr>
                          <w:rFonts w:hint="eastAsia" w:ascii="弥勒古楷体" w:hAnsi="弥勒古楷体" w:eastAsia="弥勒古楷体" w:cs="弥勒古楷体"/>
                          <w:color w:val="C00000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李旭科毛笔行书" w:hAnsi="李旭科毛笔行书" w:eastAsia="李旭科毛笔行书" w:cs="李旭科毛笔行书"/>
                          <w:color w:val="C00000"/>
                          <w:sz w:val="96"/>
                          <w:szCs w:val="96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-930275</wp:posOffset>
            </wp:positionH>
            <wp:positionV relativeFrom="paragraph">
              <wp:posOffset>-1122680</wp:posOffset>
            </wp:positionV>
            <wp:extent cx="5217795" cy="7585710"/>
            <wp:effectExtent l="0" t="0" r="1905" b="8890"/>
            <wp:wrapNone/>
            <wp:docPr id="54" name="图片 54" descr="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44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7795" cy="758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4309745</wp:posOffset>
            </wp:positionH>
            <wp:positionV relativeFrom="paragraph">
              <wp:posOffset>-1144270</wp:posOffset>
            </wp:positionV>
            <wp:extent cx="5500370" cy="8251190"/>
            <wp:effectExtent l="0" t="0" r="11430" b="3810"/>
            <wp:wrapNone/>
            <wp:docPr id="50" name="图片 5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825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-921385</wp:posOffset>
            </wp:positionH>
            <wp:positionV relativeFrom="paragraph">
              <wp:posOffset>-1158240</wp:posOffset>
            </wp:positionV>
            <wp:extent cx="5370830" cy="7597140"/>
            <wp:effectExtent l="0" t="0" r="1270" b="3810"/>
            <wp:wrapNone/>
            <wp:docPr id="2" name="图片 2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7597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1189355</wp:posOffset>
                </wp:positionH>
                <wp:positionV relativeFrom="paragraph">
                  <wp:posOffset>-198755</wp:posOffset>
                </wp:positionV>
                <wp:extent cx="1196975" cy="5568950"/>
                <wp:effectExtent l="4445" t="4445" r="5080" b="1460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54860" y="1078230"/>
                          <a:ext cx="1196975" cy="55689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4B8E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960" w:firstLineChars="100"/>
                              <w:rPr>
                                <w:rFonts w:hint="eastAsia" w:ascii="弥勒古楷体" w:hAnsi="弥勒古楷体" w:eastAsia="弥勒古楷体" w:cs="弥勒古楷体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sz w:val="96"/>
                                <w:szCs w:val="96"/>
                                <w:lang w:val="en-US" w:eastAsia="zh-CN"/>
                              </w:rPr>
                              <w:t>元旦晚会节目单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65pt;margin-top:-15.65pt;height:438.5pt;width:94.25pt;z-index:251695104;mso-width-relative:page;mso-height-relative:page;" filled="f" stroked="t" coordsize="21600,21600" o:gfxdata="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DkX1AraAAAACwEAAA8AAAAAAAAAAQAgAAAAIgAAAGRycy9kb3ducmV2LnhtbFBLAQIU&#10;ABQAAAAIAIdO4kDb6ggvYwIAAKAEAAAOAAAAAAAAAAEAIAAAACkBAABkcnMvZTJvRG9jLnhtbFBL&#10;BQYAAAAABgAGAFkBAAD+BQAAAAA=&#10;">
                <v:fill on="f" focussize="0,0"/>
                <v:stroke weight="0.5pt" color="#004B8E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ind w:firstLine="960" w:firstLineChars="100"/>
                        <w:rPr>
                          <w:rFonts w:hint="eastAsia" w:ascii="弥勒古楷体" w:hAnsi="弥勒古楷体" w:eastAsia="弥勒古楷体" w:cs="弥勒古楷体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sz w:val="96"/>
                          <w:szCs w:val="96"/>
                          <w:lang w:val="en-US" w:eastAsia="zh-CN"/>
                        </w:rPr>
                        <w:t>元旦晚会节目单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4413250</wp:posOffset>
            </wp:positionH>
            <wp:positionV relativeFrom="paragraph">
              <wp:posOffset>-1162685</wp:posOffset>
            </wp:positionV>
            <wp:extent cx="5370830" cy="7597140"/>
            <wp:effectExtent l="0" t="0" r="1270" b="3810"/>
            <wp:wrapNone/>
            <wp:docPr id="1" name="图片 1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7597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8835390</wp:posOffset>
            </wp:positionH>
            <wp:positionV relativeFrom="paragraph">
              <wp:posOffset>-1270000</wp:posOffset>
            </wp:positionV>
            <wp:extent cx="887730" cy="1045210"/>
            <wp:effectExtent l="0" t="0" r="7620" b="2540"/>
            <wp:wrapNone/>
            <wp:docPr id="30" name="图片 30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773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-1241425</wp:posOffset>
            </wp:positionH>
            <wp:positionV relativeFrom="paragraph">
              <wp:posOffset>-1532890</wp:posOffset>
            </wp:positionV>
            <wp:extent cx="3284855" cy="3402965"/>
            <wp:effectExtent l="0" t="0" r="10795" b="0"/>
            <wp:wrapNone/>
            <wp:docPr id="76" name="图片 76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未标题-1"/>
                    <pic:cNvPicPr>
                      <a:picLocks noChangeAspect="1"/>
                    </pic:cNvPicPr>
                  </pic:nvPicPr>
                  <pic:blipFill>
                    <a:blip r:embed="rId8"/>
                    <a:srcRect b="2742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-666115</wp:posOffset>
            </wp:positionV>
            <wp:extent cx="774065" cy="911225"/>
            <wp:effectExtent l="0" t="0" r="6985" b="3175"/>
            <wp:wrapNone/>
            <wp:docPr id="44" name="图片 44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1489075</wp:posOffset>
                </wp:positionH>
                <wp:positionV relativeFrom="paragraph">
                  <wp:posOffset>-516890</wp:posOffset>
                </wp:positionV>
                <wp:extent cx="6588125" cy="99187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3435" y="1209675"/>
                          <a:ext cx="6588125" cy="991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040" w:firstLineChars="200"/>
                              <w:rPr>
                                <w:rFonts w:hint="eastAsia" w:ascii="弥勒古楷体" w:hAnsi="弥勒古楷体" w:eastAsia="弥勒古楷体" w:cs="弥勒古楷体"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新年  晚  会 </w:t>
                            </w: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节  目  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25pt;margin-top:-40.7pt;height:78.1pt;width:518.75pt;z-index:251697152;mso-width-relative:page;mso-height-relative:page;" filled="f" stroked="f" coordsize="21600,21600" o:gfxdata="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J+JVa3AAAAAsBAAAPAAAA&#10;AAAAAAEAIAAAACIAAABkcnMvZG93bnJldi54bWxQSwECFAAUAAAACACHTuJAh7HpAkoCAAB0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1040" w:firstLineChars="200"/>
                        <w:rPr>
                          <w:rFonts w:hint="eastAsia" w:ascii="弥勒古楷体" w:hAnsi="弥勒古楷体" w:eastAsia="弥勒古楷体" w:cs="弥勒古楷体"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叶根友毛笔行书" w:hAnsi="叶根友毛笔行书" w:eastAsia="叶根友毛笔行书" w:cs="叶根友毛笔行书"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新年  晚  会 </w:t>
                      </w:r>
                      <w:r>
                        <w:rPr>
                          <w:rFonts w:hint="eastAsia" w:ascii="弥勒古楷体" w:hAnsi="弥勒古楷体" w:eastAsia="弥勒古楷体" w:cs="弥勒古楷体"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叶根友毛笔行书" w:hAnsi="叶根友毛笔行书" w:eastAsia="叶根友毛笔行书" w:cs="叶根友毛笔行书"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节  目  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1076960</wp:posOffset>
                </wp:positionH>
                <wp:positionV relativeFrom="paragraph">
                  <wp:posOffset>-508000</wp:posOffset>
                </wp:positionV>
                <wp:extent cx="7096125" cy="672465"/>
                <wp:effectExtent l="6350" t="6350" r="9525" b="6985"/>
                <wp:wrapNone/>
                <wp:docPr id="45" name="圆角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21560" y="1289050"/>
                          <a:ext cx="7096125" cy="672465"/>
                        </a:xfrm>
                        <a:prstGeom prst="round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84.8pt;margin-top:-40pt;height:52.95pt;width:558.75pt;z-index:251696128;v-text-anchor:middle;mso-width-relative:page;mso-height-relative:page;" fillcolor="#C00000" filled="t" stroked="t" coordsize="21600,21600" arcsize="0.166666666666667" o:gfxdata="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5L8cQtkAAAALAQAADwAAAAAAAAABACAAAAAiAAAAZHJzL2Rvd25yZXYueG1sUEsBAhQA&#10;FAAAAAgAh07iQJ+wcq6cAgAALgUAAA4AAAAAAAAAAQAgAAAAKAEAAGRycy9lMm9Eb2MueG1sUEsF&#10;BgAAAAAGAAYAWQEAADYGAAAAAA==&#10;">
                <v:fill on="t" focussize="0,0"/>
                <v:stroke weight="1pt" color="#41719C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eastAsiaTheme="minorEastAsia"/>
          <w:lang w:val="en-US" w:eastAsia="zh-CN"/>
        </w:rPr>
        <w:drawing>
          <wp:anchor distT="0" distB="0" distL="114935" distR="114935" simplePos="0" relativeHeight="251701248" behindDoc="1" locked="0" layoutInCell="1" allowOverlap="1">
            <wp:simplePos x="0" y="0"/>
            <wp:positionH relativeFrom="column">
              <wp:posOffset>-921385</wp:posOffset>
            </wp:positionH>
            <wp:positionV relativeFrom="paragraph">
              <wp:posOffset>-1155065</wp:posOffset>
            </wp:positionV>
            <wp:extent cx="10793095" cy="7552690"/>
            <wp:effectExtent l="0" t="0" r="1905" b="3810"/>
            <wp:wrapNone/>
            <wp:docPr id="57" name="图片 57" descr="5bdf31881f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5bdf31881f3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9309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9037955</wp:posOffset>
                </wp:positionH>
                <wp:positionV relativeFrom="paragraph">
                  <wp:posOffset>680720</wp:posOffset>
                </wp:positionV>
                <wp:extent cx="0" cy="2759075"/>
                <wp:effectExtent l="0" t="0" r="0" b="0"/>
                <wp:wrapNone/>
                <wp:docPr id="74" name="直接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59075"/>
                        </a:xfrm>
                        <a:prstGeom prst="line">
                          <a:avLst/>
                        </a:prstGeom>
                        <a:ln>
                          <a:solidFill>
                            <a:srgbClr val="4D2B2A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11.65pt;margin-top:53.6pt;height:217.25pt;width:0pt;z-index:251662336;mso-width-relative:page;mso-height-relative:page;" filled="f" stroked="t" coordsize="21600,21600" o:gfxdata="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IkOZyLbAAAADQEAAA8AAAAAAAAAAQAgAAAAIgAAAGRycy9kb3ducmV2LnhtbFBLAQIUABQA&#10;AAAIAIdO4kCfOOkk7QEAALUDAAAOAAAAAAAAAAEAIAAAACoBAABkcnMvZTJvRG9jLnhtbFBLBQYA&#10;AAAABgAGAFkBAACJBQAAAAA=&#10;">
                <v:fill on="f" focussize="0,0"/>
                <v:stroke weight="0.5pt" color="#4D2B2A [3204]" miterlimit="8" joinstyle="miter" dashstyle="dashDot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-217805</wp:posOffset>
                </wp:positionH>
                <wp:positionV relativeFrom="paragraph">
                  <wp:posOffset>773430</wp:posOffset>
                </wp:positionV>
                <wp:extent cx="0" cy="4238625"/>
                <wp:effectExtent l="5080" t="0" r="13970" b="9525"/>
                <wp:wrapNone/>
                <wp:docPr id="73" name="直接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96595" y="1916430"/>
                          <a:ext cx="0" cy="4238625"/>
                        </a:xfrm>
                        <a:prstGeom prst="line">
                          <a:avLst/>
                        </a:prstGeom>
                        <a:ln>
                          <a:solidFill>
                            <a:srgbClr val="4D2B2A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7.15pt;margin-top:60.9pt;height:333.75pt;width:0pt;z-index:251664384;mso-width-relative:page;mso-height-relative:page;" filled="f" stroked="t" coordsize="21600,21600" o:gfxdata="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CNARoraAAAACwEAAA8AAAAAAAAAAQAgAAAAIgAAAGRycy9kb3ducmV2&#10;LnhtbFBLAQIUABQAAAAIAIdO4kA7UZAu+gEAAMADAAAOAAAAAAAAAAEAIAAAACkBAABkcnMvZTJv&#10;RG9jLnhtbFBLBQYAAAAABgAGAFkBAACVBQAAAAA=&#10;">
                <v:fill on="f" focussize="0,0"/>
                <v:stroke weight="0.5pt" color="#4D2B2A [3204]" miterlimit="8" joinstyle="miter" dashstyle="dashDot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1986915</wp:posOffset>
                </wp:positionV>
                <wp:extent cx="3800475" cy="4095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九、音乐剧《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玉兔找月亮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156.45pt;height:32.25pt;width:299.25pt;z-index:251679744;mso-width-relative:page;mso-height-relative:page;" filled="f" stroked="f" coordsize="21600,21600" o:gfxdata="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4eazcAAAADAEAAA8AAAAAAAAAAQAgAAAAIgAA&#10;AGRycy9kb3ducmV2LnhtbFBLAQIUABQAAAAIAIdO4kDWdPA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九、音乐剧《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玉兔找月亮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1786890</wp:posOffset>
                </wp:positionV>
                <wp:extent cx="3800475" cy="40957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选送单位：五大队20人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140.7pt;height:32.25pt;width:299.25pt;z-index:251689984;mso-width-relative:page;mso-height-relative:page;" filled="f" stroked="f" coordsize="21600,21600" o:gfxdata="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wECvXdAAAADAEAAA8AAAAAAAAAAQAgAAAAIgAA&#10;AGRycy9kb3ducmV2LnhtbFBLAQIUABQAAAAIAIdO4kAvHUXX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选送单位：五大队20人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5748020</wp:posOffset>
                </wp:positionH>
                <wp:positionV relativeFrom="paragraph">
                  <wp:posOffset>1548765</wp:posOffset>
                </wp:positionV>
                <wp:extent cx="3800475" cy="40957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2.6pt;margin-top:121.95pt;height:32.25pt;width:299.25pt;z-index:251688960;mso-width-relative:page;mso-height-relative:page;" filled="f" stroked="f" coordsize="21600,21600" o:gfxdata="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x1DffcAAAADAEAAA8AAAAAAAAAAQAgAAAAIgAA&#10;AGRycy9kb3ducmV2LnhtbFBLAQIUABQAAAAIAIdO4kAGN+7p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表演者：毛华展 王燕群 言小华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1167765</wp:posOffset>
                </wp:positionV>
                <wp:extent cx="3800475" cy="4095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八、相声《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八戒和嫦娥的幸福生活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91.95pt;height:32.25pt;width:299.25pt;z-index:251678720;mso-width-relative:page;mso-height-relative:page;" filled="f" stroked="f" coordsize="21600,21600" o:gfxdata="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rFp83QAAAAwBAAAPAAAAAAAAAAEAIAAAACIA&#10;AABkcnMvZG93bnJldi54bWxQSwECFAAUAAAACACHTuJAtgYAaT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八、相声《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八戒和嫦娥的幸福生活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577215</wp:posOffset>
                </wp:positionV>
                <wp:extent cx="3800475" cy="40957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七、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器乐演奏《春江潮水明月升》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45.45pt;height:32.25pt;width:299.25pt;z-index:251677696;mso-width-relative:page;mso-height-relative:page;" filled="f" stroked="f" coordsize="21600,21600" o:gfxdata="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Bk3r2gAAAAsBAAAPAAAAAAAAAAEAIAAAACIAAABk&#10;cnMvZG93bnJldi54bWxQSwECFAAUAAAACACHTuJAI31W4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七、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器乐演奏《春江潮水明月升》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958215</wp:posOffset>
                </wp:positionV>
                <wp:extent cx="3800475" cy="40957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选送单位：四大队18人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75.45pt;height:32.25pt;width:299.25pt;z-index:251661312;mso-width-relative:page;mso-height-relative:page;" filled="f" stroked="f" coordsize="21600,21600" o:gfxdata="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VhBZHcAAAADAEAAA8AAAAAAAAAAQAgAAAAIgAA&#10;AGRycy9kb3ducmV2LnhtbFBLAQIUABQAAAAIAIdO4kBk2oJ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选送单位：四大队18人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4234815</wp:posOffset>
                </wp:positionV>
                <wp:extent cx="3800475" cy="40957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选送单位：二大队7人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333.45pt;height:32.25pt;width:299.25pt;z-index:251693056;mso-width-relative:page;mso-height-relative:page;" filled="f" stroked="f" coordsize="21600,21600" o:gfxdata="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ed8GD3QAAAAwBAAAPAAAAAAAAAAEAIAAAACIA&#10;AABkcnMvZG93bnJldi54bWxQSwECFAAUAAAACACHTuJA0ZfOkT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选送单位：二大队7人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3415665</wp:posOffset>
                </wp:positionV>
                <wp:extent cx="3800475" cy="40957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等选送单位：六大队22人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68.95pt;height:32.25pt;width:299.25pt;z-index:251692032;mso-width-relative:page;mso-height-relative:page;" filled="f" stroked="f" coordsize="21600,21600" o:gfxdata="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ksVuS3QAAAAwBAAAPAAAAAAAAAAEAIAAAACIA&#10;AABkcnMvZG93bnJldi54bWxQSwECFAAUAAAACACHTuJAROyYG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等选送单位：六大队22人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2606040</wp:posOffset>
                </wp:positionV>
                <wp:extent cx="3800475" cy="4095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等选送单位：四大队18人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05.2pt;height:32.25pt;width:299.25pt;z-index:251691008;mso-width-relative:page;mso-height-relative:page;" filled="f" stroked="f" coordsize="21600,21600" o:gfxdata="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mPnFjdAAAADAEAAA8AAAAAAAAAAQAgAAAAIgAA&#10;AGRycy9kb3ducmV2LnhtbFBLAQIUABQAAAAIAIdO4kC6ZhNc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等选送单位：四大队18人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4025265</wp:posOffset>
                </wp:positionV>
                <wp:extent cx="3800475" cy="40957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大合唱《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eastAsia="zh-CN"/>
                              </w:rPr>
                              <w:t>月光下的誓言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316.95pt;height:32.25pt;width:299.25pt;z-index:251684864;mso-width-relative:page;mso-height-relative:page;" filled="f" stroked="f" coordsize="21600,21600" o:gfxdata="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UEen3dAAAADAEAAA8AAAAAAAAAAQAgAAAAIgAA&#10;AGRycy9kb3ducmV2LnhtbFBLAQIUABQAAAAIAIdO4kC/GrEo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大合唱《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eastAsia="zh-CN"/>
                        </w:rPr>
                        <w:t>月光下的誓言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3644265</wp:posOffset>
                </wp:positionV>
                <wp:extent cx="3800475" cy="40957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十一、尾声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86.95pt;height:32.25pt;width:299.25pt;z-index:251683840;mso-width-relative:page;mso-height-relative:page;" filled="f" stroked="f" coordsize="21600,21600" o:gfxdata="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D+ISP3QAAAAwBAAAPAAAAAAAAAAEAIAAAACIA&#10;AABkcnMvZG93bnJldi54bWxQSwECFAAUAAAACACHTuJAQZA6b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十一、尾声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3196590</wp:posOffset>
                </wp:positionV>
                <wp:extent cx="3800475" cy="40957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表演者：王博 张文群 言小华 方刚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51.7pt;height:32.25pt;width:299.25pt;z-index:251682816;mso-width-relative:page;mso-height-relative:page;" filled="f" stroked="f" coordsize="21600,21600" o:gfxdata="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A7D+vcAAAADAEAAA8AAAAAAAAAAQAgAAAAIgAA&#10;AGRycy9kb3ducmV2LnhtbFBLAQIUABQAAAAIAIdO4kBDD6a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表演者：王博 张文群 言小华 方刚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2815590</wp:posOffset>
                </wp:positionV>
                <wp:extent cx="3800475" cy="4095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十、歌舞《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明月的思念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21.7pt;height:32.25pt;width:299.25pt;z-index:251681792;mso-width-relative:page;mso-height-relative:page;" filled="f" stroked="f" coordsize="21600,21600" o:gfxdata="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o7aQl3QAAAAwBAAAPAAAAAAAAAAEAIAAAACIA&#10;AABkcnMvZG93bnJldi54bWxQSwECFAAUAAAACACHTuJAKmHnoz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十、歌舞《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明月的思念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2367915</wp:posOffset>
                </wp:positionV>
                <wp:extent cx="3800475" cy="40957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表演者：王明哲 周小风 张文群 言小华 刘垦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186.45pt;height:32.25pt;width:299.25pt;z-index:251680768;mso-width-relative:page;mso-height-relative:page;" filled="f" stroked="f" coordsize="21600,21600" o:gfxdata="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4jII7dAAAADAEAAA8AAAAAAAAAAQAgAAAAIgAA&#10;AGRycy9kb3ducmV2LnhtbFBLAQIUABQAAAAIAIdO4kAo/nto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表演者：王明哲 周小风 张文群 言小华 刘垦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3834765</wp:posOffset>
                </wp:positionV>
                <wp:extent cx="3800475" cy="40957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选送单位：六大队23人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01.95pt;height:32.25pt;width:299.25pt;z-index:251687936;mso-width-relative:page;mso-height-relative:page;" filled="f" stroked="f" coordsize="21600,21600" o:gfxdata="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32BGC2gAAAAoBAAAPAAAAAAAAAAEAIAAAACIAAABk&#10;cnMvZG93bnJldi54bWxQSwECFAAUAAAACACHTuJAk0y4Y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选送单位：六大队23人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1824990</wp:posOffset>
                </wp:positionV>
                <wp:extent cx="3800475" cy="40957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选送单位：六大队22人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45pt;margin-top:143.7pt;height:32.25pt;width:299.25pt;z-index:251685888;mso-width-relative:page;mso-height-relative:page;" filled="f" stroked="f" coordsize="21600,21600" o:gfxdata="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3a6e7cAAAACgEAAA8AAAAAAAAAAQAgAAAAIgAA&#10;AGRycy9kb3ducmV2LnhtbFBLAQIUABQAAAAIAIdO4kDU62z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选送单位：六大队22人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4406265</wp:posOffset>
                </wp:positionV>
                <wp:extent cx="3800475" cy="4095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表演者：李飞 张文群 言小华 方刚 王海兰 刘垦等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46.95pt;height:32.25pt;width:299.25pt;z-index:251676672;mso-width-relative:page;mso-height-relative:page;" filled="f" stroked="f" coordsize="21600,21600" o:gfxdata="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mJ1udsAAAAKAQAADwAAAAAAAAABACAAAAAiAAAA&#10;ZHJzL2Rvd25yZXYueG1sUEsBAhQAFAAAAAgAh07iQPGh1O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表演者：李飞 张文群 言小华 方刚 王海兰 刘垦等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4025265</wp:posOffset>
                </wp:positionV>
                <wp:extent cx="3800475" cy="40957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六、配乐诗朗诵《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在月色下一起努力奋进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16.95pt;height:32.25pt;width:299.25pt;z-index:251675648;mso-width-relative:page;mso-height-relative:page;" filled="f" stroked="f" coordsize="21600,21600" o:gfxdata="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iS58d2wAAAAoBAAAPAAAAAAAAAAEAIAAAACIAAABk&#10;cnMvZG93bnJldi54bWxQSwECFAAUAAAACACHTuJADytfq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六、配乐诗朗诵《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在月色下一起努力奋进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3225165</wp:posOffset>
                </wp:positionV>
                <wp:extent cx="3800475" cy="4095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五、表演唱《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中秋回家看看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53.95pt;height:32.25pt;width:299.25pt;z-index:251674624;mso-width-relative:page;mso-height-relative:page;" filled="f" stroked="f" coordsize="21600,21600" o:gfxdata="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BuqAtsAAAAKAQAADwAAAAAAAAABACAAAAAiAAAA&#10;ZHJzL2Rvd25yZXYueG1sUEsBAhQAFAAAAAgAh07iQPM+SCU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五、表演唱《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中秋回家看看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3606165</wp:posOffset>
                </wp:positionV>
                <wp:extent cx="3800475" cy="40957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表演者：金元庆 王子群 陈滨 志强言等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83.95pt;height:32.25pt;width:299.25pt;z-index:251686912;mso-width-relative:page;mso-height-relative:page;" filled="f" stroked="f" coordsize="21600,21600" o:gfxdata="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I1sVdsAAAAKAQAADwAAAAAAAAABACAAAAAiAAAA&#10;ZHJzL2Rvd25yZXYueG1sUEsBAhQAFAAAAAgAh07iQJpQCSM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表演者：金元庆 王子群 陈滨 志强言等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2625090</wp:posOffset>
                </wp:positionV>
                <wp:extent cx="3800475" cy="4095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四、相声《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吴刚不砍桂树了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06.7pt;height:32.25pt;width:299.25pt;z-index:251672576;mso-width-relative:page;mso-height-relative:page;" filled="f" stroked="f" coordsize="21600,21600" o:gfxdata="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Pt1uB2wAAAAoBAAAPAAAAAAAAAAEAIAAAACIAAABk&#10;cnMvZG93bnJldi54bWxQSwECFAAUAAAACACHTuJAmM+V6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四、相声《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吴刚不砍桂树了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3006090</wp:posOffset>
                </wp:positionV>
                <wp:extent cx="3800475" cy="40957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 xml:space="preserve"> 庄山 五志言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36.7pt;height:32.25pt;width:299.25pt;z-index:251673600;mso-width-relative:page;mso-height-relative:page;" filled="f" stroked="f" coordsize="21600,21600" o:gfxdata="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PozfjcAAAACgEAAA8AAAAAAAAAAQAgAAAAIgAA&#10;AGRycy9kb3ducmV2LnhtbFBLAQIUABQAAAAIAIdO4kBmRR6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表演者：毛华展 王燕群 言小华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 xml:space="preserve"> 庄山 五志言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2025015</wp:posOffset>
                </wp:positionV>
                <wp:extent cx="3800475" cy="4095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三、音乐小品《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嫦娥奔月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59.45pt;height:32.25pt;width:299.25pt;z-index:251670528;mso-width-relative:page;mso-height-relative:page;" filled="f" stroked="f" coordsize="21600,21600" o:gfxdata="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/mODj2wAAAAoBAAAPAAAAAAAAAAEAIAAAACIAAABk&#10;cnMvZG93bnJldi54bWxQSwECFAAUAAAACACHTuJADbTDY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三、音乐小品《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嫦娥奔月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2406015</wp:posOffset>
                </wp:positionV>
                <wp:extent cx="3800475" cy="4095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 xml:space="preserve"> 方方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89.45pt;height:32.25pt;width:299.25pt;z-index:251671552;mso-width-relative:page;mso-height-relative:page;" filled="f" stroked="f" coordsize="21600,21600" o:gfxdata="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FlHXN2wAAAAoBAAAPAAAAAAAAAAEAIAAAACIAAABk&#10;cnMvZG93bnJldi54bWxQSwECFAAUAAAACACHTuJAJ1JDM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表演者：毛华展 王燕群 言小华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 xml:space="preserve"> 方方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1596390</wp:posOffset>
                </wp:positionV>
                <wp:extent cx="3800475" cy="4095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表演者：王明哲 周小风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25.7pt;height:32.25pt;width:299.25pt;z-index:251669504;mso-width-relative:page;mso-height-relative:page;" filled="f" stroked="f" coordsize="21600,21600" o:gfxdata="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U49rNwAAAAKAQAADwAAAAAAAAABACAAAAAiAAAA&#10;ZHJzL2Rvd25yZXYueG1sUEsBAhQAFAAAAAgAh07iQPWOwT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表演者：王明哲 周小风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1215390</wp:posOffset>
                </wp:positionV>
                <wp:extent cx="3800475" cy="40957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二、歌曲《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月亮代表我的心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95.7pt;height:32.25pt;width:299.25pt;z-index:251668480;mso-width-relative:page;mso-height-relative:page;" filled="f" stroked="f" coordsize="21600,21600" o:gfxdata="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jh3nvaAAAACgEAAA8AAAAAAAAAAQAgAAAAIgAAAGRy&#10;cy9kb3ducmV2LnhtbFBLAQIUABQAAAAIAIdO4kCyKRW4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二、歌曲《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月亮代表我的心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1024890</wp:posOffset>
                </wp:positionV>
                <wp:extent cx="3800475" cy="4095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选送单位：三大队11人 四大15人 五大队20人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80.7pt;height:32.25pt;width:299.25pt;z-index:251667456;mso-width-relative:page;mso-height-relative:page;" filled="f" stroked="f" coordsize="21600,21600" o:gfxdata="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UELDnaAAAACgEAAA8AAAAAAAAAAQAgAAAAIgAAAGRy&#10;cy9kb3ducmV2LnhtbFBLAQIUABQAAAAIAIdO4kBg9Ze0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选送单位：三大队11人 四大15人 五大队20人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643890</wp:posOffset>
                </wp:positionV>
                <wp:extent cx="3800475" cy="4095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88390" y="1834515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一、开场舞《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  <w:lang w:eastAsia="zh-CN"/>
                              </w:rPr>
                              <w:t>明月升起的的地方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50.7pt;height:32.25pt;width:299.25pt;z-index:251666432;mso-width-relative:page;mso-height-relative:page;" filled="f" stroked="f" coordsize="21600,21600" o:gfxdata="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pkupu2wAAAAoBAAAPAAAAAAAAAAEA&#10;IAAAACIAAABkcnMvZG93bnJldi54bWxQSwECFAAUAAAACACHTuJAPu9NR0UCAAB0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一、开场舞《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  <w:lang w:eastAsia="zh-CN"/>
                        </w:rPr>
                        <w:t>明月升起的的地方</w:t>
                      </w:r>
                      <w:r>
                        <w:rPr>
                          <w:rFonts w:hint="eastAsia" w:ascii="黑体" w:hAnsi="黑体" w:eastAsia="黑体" w:cs="黑体"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叶根友毛笔行书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弥勒古楷体">
    <w:altName w:val="楷体_GB2312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李旭科毛笔行书">
    <w:altName w:val="宋体"/>
    <w:panose1 w:val="02010600030101010101"/>
    <w:charset w:val="86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A304BB2"/>
    <w:rsid w:val="003B771A"/>
    <w:rsid w:val="01032BF7"/>
    <w:rsid w:val="011B6C26"/>
    <w:rsid w:val="01725952"/>
    <w:rsid w:val="02574FE9"/>
    <w:rsid w:val="02CA7E22"/>
    <w:rsid w:val="03FD1CE3"/>
    <w:rsid w:val="04F3405A"/>
    <w:rsid w:val="057669F5"/>
    <w:rsid w:val="058942EF"/>
    <w:rsid w:val="05974FBC"/>
    <w:rsid w:val="05D80295"/>
    <w:rsid w:val="06E04A52"/>
    <w:rsid w:val="074C7D86"/>
    <w:rsid w:val="07935C41"/>
    <w:rsid w:val="079E2C6B"/>
    <w:rsid w:val="07E45C32"/>
    <w:rsid w:val="08006935"/>
    <w:rsid w:val="082617D8"/>
    <w:rsid w:val="09895DC1"/>
    <w:rsid w:val="09E40FA3"/>
    <w:rsid w:val="0A91177D"/>
    <w:rsid w:val="0D0A5346"/>
    <w:rsid w:val="0D315D3E"/>
    <w:rsid w:val="0D3E5A48"/>
    <w:rsid w:val="0E5E1166"/>
    <w:rsid w:val="0ED247B5"/>
    <w:rsid w:val="10EA083F"/>
    <w:rsid w:val="118578F1"/>
    <w:rsid w:val="122C23F3"/>
    <w:rsid w:val="12594E46"/>
    <w:rsid w:val="1285274A"/>
    <w:rsid w:val="12AD03F9"/>
    <w:rsid w:val="13CA7615"/>
    <w:rsid w:val="141A4574"/>
    <w:rsid w:val="14224F81"/>
    <w:rsid w:val="14697AB0"/>
    <w:rsid w:val="15A021F2"/>
    <w:rsid w:val="15F23E54"/>
    <w:rsid w:val="160A384D"/>
    <w:rsid w:val="163D28A4"/>
    <w:rsid w:val="16652AC5"/>
    <w:rsid w:val="175D560B"/>
    <w:rsid w:val="18A15532"/>
    <w:rsid w:val="18D44645"/>
    <w:rsid w:val="19A470D9"/>
    <w:rsid w:val="1AC04EE8"/>
    <w:rsid w:val="1B6F239C"/>
    <w:rsid w:val="1BE305BF"/>
    <w:rsid w:val="1CCF78C4"/>
    <w:rsid w:val="1CFC21DF"/>
    <w:rsid w:val="1DCB2AFC"/>
    <w:rsid w:val="1E64111E"/>
    <w:rsid w:val="1E966BAC"/>
    <w:rsid w:val="1F8E0407"/>
    <w:rsid w:val="1F8F5AB4"/>
    <w:rsid w:val="20430751"/>
    <w:rsid w:val="20904490"/>
    <w:rsid w:val="2128339A"/>
    <w:rsid w:val="22053ED6"/>
    <w:rsid w:val="230D2685"/>
    <w:rsid w:val="23C91252"/>
    <w:rsid w:val="24947871"/>
    <w:rsid w:val="25521CAD"/>
    <w:rsid w:val="25D069B8"/>
    <w:rsid w:val="26296894"/>
    <w:rsid w:val="26E57E27"/>
    <w:rsid w:val="28087D95"/>
    <w:rsid w:val="2887613A"/>
    <w:rsid w:val="295E190C"/>
    <w:rsid w:val="29AD20D3"/>
    <w:rsid w:val="29D931AB"/>
    <w:rsid w:val="29FD4ED1"/>
    <w:rsid w:val="2A304BB2"/>
    <w:rsid w:val="2A554555"/>
    <w:rsid w:val="2A562359"/>
    <w:rsid w:val="2B4733AB"/>
    <w:rsid w:val="2B86083A"/>
    <w:rsid w:val="2BAD6252"/>
    <w:rsid w:val="2BC7239D"/>
    <w:rsid w:val="2C141C9D"/>
    <w:rsid w:val="2C177027"/>
    <w:rsid w:val="2CD245EA"/>
    <w:rsid w:val="2E196C65"/>
    <w:rsid w:val="2E682D04"/>
    <w:rsid w:val="2EA80BEC"/>
    <w:rsid w:val="30DF0235"/>
    <w:rsid w:val="31930171"/>
    <w:rsid w:val="3280475F"/>
    <w:rsid w:val="33151237"/>
    <w:rsid w:val="332B2D39"/>
    <w:rsid w:val="33316533"/>
    <w:rsid w:val="33560CDB"/>
    <w:rsid w:val="335679C0"/>
    <w:rsid w:val="34054E69"/>
    <w:rsid w:val="340E0DD7"/>
    <w:rsid w:val="34997327"/>
    <w:rsid w:val="36466E39"/>
    <w:rsid w:val="3664523F"/>
    <w:rsid w:val="36AB070B"/>
    <w:rsid w:val="37643378"/>
    <w:rsid w:val="37AA0C7D"/>
    <w:rsid w:val="381D0947"/>
    <w:rsid w:val="383A27F6"/>
    <w:rsid w:val="389C76E9"/>
    <w:rsid w:val="38CE2C43"/>
    <w:rsid w:val="396A25ED"/>
    <w:rsid w:val="3A9F2546"/>
    <w:rsid w:val="3AD1475E"/>
    <w:rsid w:val="3B3D462C"/>
    <w:rsid w:val="3B651C9A"/>
    <w:rsid w:val="3BEA203C"/>
    <w:rsid w:val="3C1E75D1"/>
    <w:rsid w:val="3CF83D5F"/>
    <w:rsid w:val="3D647757"/>
    <w:rsid w:val="3D8C1A7F"/>
    <w:rsid w:val="3E532262"/>
    <w:rsid w:val="3EBC5C50"/>
    <w:rsid w:val="3EEF5C52"/>
    <w:rsid w:val="3F2078F6"/>
    <w:rsid w:val="42DA22EE"/>
    <w:rsid w:val="42F1396F"/>
    <w:rsid w:val="43092DA9"/>
    <w:rsid w:val="43383E02"/>
    <w:rsid w:val="43E75816"/>
    <w:rsid w:val="44111CF7"/>
    <w:rsid w:val="44343FF8"/>
    <w:rsid w:val="445B3DC6"/>
    <w:rsid w:val="44A50540"/>
    <w:rsid w:val="452F10FE"/>
    <w:rsid w:val="45783F53"/>
    <w:rsid w:val="47104AA0"/>
    <w:rsid w:val="47150A63"/>
    <w:rsid w:val="479D305B"/>
    <w:rsid w:val="49443617"/>
    <w:rsid w:val="496640D7"/>
    <w:rsid w:val="49995F35"/>
    <w:rsid w:val="49C623B4"/>
    <w:rsid w:val="4A501D3D"/>
    <w:rsid w:val="4A5E4335"/>
    <w:rsid w:val="4A6D4E8C"/>
    <w:rsid w:val="4C023CA4"/>
    <w:rsid w:val="4C363987"/>
    <w:rsid w:val="4D332C1B"/>
    <w:rsid w:val="4DC00666"/>
    <w:rsid w:val="4DD61589"/>
    <w:rsid w:val="4EF3216B"/>
    <w:rsid w:val="4F8F544D"/>
    <w:rsid w:val="5037124C"/>
    <w:rsid w:val="51C12532"/>
    <w:rsid w:val="53370508"/>
    <w:rsid w:val="537E5427"/>
    <w:rsid w:val="540F5F3D"/>
    <w:rsid w:val="54B25A4C"/>
    <w:rsid w:val="54D15A76"/>
    <w:rsid w:val="553873E4"/>
    <w:rsid w:val="55661FEC"/>
    <w:rsid w:val="55947F64"/>
    <w:rsid w:val="55DF107C"/>
    <w:rsid w:val="56377DF8"/>
    <w:rsid w:val="56A630AD"/>
    <w:rsid w:val="56FD10DE"/>
    <w:rsid w:val="57996C58"/>
    <w:rsid w:val="591C3434"/>
    <w:rsid w:val="592B284B"/>
    <w:rsid w:val="59D82963"/>
    <w:rsid w:val="5A3F1AF8"/>
    <w:rsid w:val="5A696B85"/>
    <w:rsid w:val="5B132617"/>
    <w:rsid w:val="5B647918"/>
    <w:rsid w:val="5C5E4B54"/>
    <w:rsid w:val="5D3C78B8"/>
    <w:rsid w:val="5E314B8F"/>
    <w:rsid w:val="5EFA5DB1"/>
    <w:rsid w:val="5F5572B4"/>
    <w:rsid w:val="5F58612F"/>
    <w:rsid w:val="5FC30FA0"/>
    <w:rsid w:val="6074427F"/>
    <w:rsid w:val="60F21536"/>
    <w:rsid w:val="613D5CFF"/>
    <w:rsid w:val="64010EC8"/>
    <w:rsid w:val="64507BD7"/>
    <w:rsid w:val="64861306"/>
    <w:rsid w:val="65DC5236"/>
    <w:rsid w:val="65E72DC1"/>
    <w:rsid w:val="65F13A2A"/>
    <w:rsid w:val="669369CC"/>
    <w:rsid w:val="66B111CC"/>
    <w:rsid w:val="670F716E"/>
    <w:rsid w:val="6760548C"/>
    <w:rsid w:val="67C441C5"/>
    <w:rsid w:val="69353483"/>
    <w:rsid w:val="69BF403F"/>
    <w:rsid w:val="6A8D2744"/>
    <w:rsid w:val="6AA52007"/>
    <w:rsid w:val="6B153316"/>
    <w:rsid w:val="6BD6649D"/>
    <w:rsid w:val="6BE83AE5"/>
    <w:rsid w:val="6C493018"/>
    <w:rsid w:val="6C5275BE"/>
    <w:rsid w:val="6CB52F26"/>
    <w:rsid w:val="6CD41FF9"/>
    <w:rsid w:val="6D3F6FB0"/>
    <w:rsid w:val="6D535020"/>
    <w:rsid w:val="6E8D4F4E"/>
    <w:rsid w:val="6EC55736"/>
    <w:rsid w:val="6FD208CC"/>
    <w:rsid w:val="709B7959"/>
    <w:rsid w:val="70BA749C"/>
    <w:rsid w:val="70D92DAB"/>
    <w:rsid w:val="710F2060"/>
    <w:rsid w:val="71685752"/>
    <w:rsid w:val="723E7F66"/>
    <w:rsid w:val="733B500C"/>
    <w:rsid w:val="735F6E7C"/>
    <w:rsid w:val="73E01CD3"/>
    <w:rsid w:val="74066AE4"/>
    <w:rsid w:val="74A106B3"/>
    <w:rsid w:val="769C39DC"/>
    <w:rsid w:val="775F509E"/>
    <w:rsid w:val="77B533D0"/>
    <w:rsid w:val="78500EBA"/>
    <w:rsid w:val="788C14E2"/>
    <w:rsid w:val="7B0B32DA"/>
    <w:rsid w:val="7B466D62"/>
    <w:rsid w:val="7C3F6092"/>
    <w:rsid w:val="7CE878C2"/>
    <w:rsid w:val="7E516CBF"/>
    <w:rsid w:val="7ECD3394"/>
    <w:rsid w:val="7F244AD3"/>
    <w:rsid w:val="7F845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2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2018-07-14T05:15:00Z</dcterms:created>
  <dc:creator>飞翔的企鹅1408966261</dc:creator>
  <cp:lastModifiedBy>泄凶卮赵坦</cp:lastModifiedBy>
  <dcterms:modified xsi:type="dcterms:W3CDTF">2021-12-23T10:23:31Z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8E3BD0C3CAFF4D7282C2A52DE83074FC</vt:lpwstr>
  </property>
</Properties>
</file>