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6041390</wp:posOffset>
            </wp:positionH>
            <wp:positionV relativeFrom="paragraph">
              <wp:posOffset>-1452880</wp:posOffset>
            </wp:positionV>
            <wp:extent cx="3674110" cy="3754755"/>
            <wp:effectExtent l="0" t="0" r="3175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3929" cy="37549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762688" behindDoc="0" locked="0" layoutInCell="1" allowOverlap="1">
            <wp:simplePos x="0" y="0"/>
            <wp:positionH relativeFrom="column">
              <wp:posOffset>-946785</wp:posOffset>
            </wp:positionH>
            <wp:positionV relativeFrom="paragraph">
              <wp:posOffset>-1109980</wp:posOffset>
            </wp:positionV>
            <wp:extent cx="3740150" cy="3510280"/>
            <wp:effectExtent l="0" t="0" r="0" b="0"/>
            <wp:wrapNone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740150" cy="35147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hint="eastAsia"/>
        </w:rPr>
        <w:drawing>
          <wp:anchor distT="0" distB="0" distL="114300" distR="114300" simplePos="0" relativeHeight="251567104" behindDoc="1" locked="0" layoutInCell="1" allowOverlap="1">
            <wp:simplePos x="0" y="0"/>
            <wp:positionH relativeFrom="column">
              <wp:posOffset>-946785</wp:posOffset>
            </wp:positionH>
            <wp:positionV relativeFrom="paragraph">
              <wp:posOffset>-1240790</wp:posOffset>
            </wp:positionV>
            <wp:extent cx="10919460" cy="7719695"/>
            <wp:effectExtent l="0" t="0" r="0" b="0"/>
            <wp:wrapNone/>
            <wp:docPr id="2" name="图片 2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未标题-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919460" cy="7719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500822016" behindDoc="0" locked="0" layoutInCell="1" allowOverlap="1">
            <wp:simplePos x="0" y="0"/>
            <wp:positionH relativeFrom="column">
              <wp:posOffset>4981575</wp:posOffset>
            </wp:positionH>
            <wp:positionV relativeFrom="paragraph">
              <wp:posOffset>445770</wp:posOffset>
            </wp:positionV>
            <wp:extent cx="4699000" cy="3319145"/>
            <wp:effectExtent l="0" t="0" r="0" b="0"/>
            <wp:wrapNone/>
            <wp:docPr id="1" name="图片 1" descr="一创素材店 (11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一创素材店 (113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0" cy="3319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column">
                  <wp:posOffset>5720080</wp:posOffset>
                </wp:positionH>
                <wp:positionV relativeFrom="paragraph">
                  <wp:posOffset>3838575</wp:posOffset>
                </wp:positionV>
                <wp:extent cx="2939415" cy="69342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9143" cy="693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line="360" w:lineRule="auto"/>
                              <w:jc w:val="distribute"/>
                              <w:rPr>
                                <w:rFonts w:ascii="黑体" w:hAnsi="黑体" w:eastAsia="黑体" w:cs="黑体"/>
                                <w:b/>
                                <w:bCs/>
                                <w:color w:val="F9F2D0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9F2D0"/>
                                <w:sz w:val="60"/>
                                <w:szCs w:val="6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叶根友毛笔行书" w:hAnsi="叶根友毛笔行书" w:eastAsia="叶根友毛笔行书" w:cs="叶根友毛笔行书"/>
                                <w:b/>
                                <w:bCs/>
                                <w:color w:val="F9F2D0"/>
                                <w:sz w:val="60"/>
                                <w:szCs w:val="60"/>
                              </w:rPr>
                              <w:t>新年晚会节目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9F2D0"/>
                                <w:sz w:val="60"/>
                                <w:szCs w:val="60"/>
                              </w:rPr>
                              <w:t>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0.4pt;margin-top:302.25pt;height:54.6pt;width:231.45pt;z-index:251612160;mso-width-relative:page;mso-height-relative:page;" filled="f" stroked="f" coordsize="21600,21600" o:gfxdata="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MNg&#10;zPbdAAAADAEAAA8AAAAAAAAAAQAgAAAAIgAAAGRycy9kb3ducmV2LnhtbFBLAQIUABQAAAAIAIdO&#10;4kC0Dz8PHgIAABgEAAAOAAAAAAAAAAEAIAAAACw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auto"/>
                        <w:jc w:val="distribute"/>
                        <w:rPr>
                          <w:rFonts w:ascii="黑体" w:hAnsi="黑体" w:eastAsia="黑体" w:cs="黑体"/>
                          <w:b/>
                          <w:bCs/>
                          <w:color w:val="F9F2D0"/>
                          <w:sz w:val="60"/>
                          <w:szCs w:val="60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F9F2D0"/>
                          <w:sz w:val="60"/>
                          <w:szCs w:val="6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叶根友毛笔行书" w:hAnsi="叶根友毛笔行书" w:eastAsia="叶根友毛笔行书" w:cs="叶根友毛笔行书"/>
                          <w:b/>
                          <w:bCs/>
                          <w:color w:val="F9F2D0"/>
                          <w:sz w:val="60"/>
                          <w:szCs w:val="60"/>
                        </w:rPr>
                        <w:t>新年晚会节目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F9F2D0"/>
                          <w:sz w:val="60"/>
                          <w:szCs w:val="60"/>
                        </w:rPr>
                        <w:t>单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760640" behindDoc="0" locked="0" layoutInCell="1" allowOverlap="1">
            <wp:simplePos x="0" y="0"/>
            <wp:positionH relativeFrom="column">
              <wp:posOffset>1240790</wp:posOffset>
            </wp:positionH>
            <wp:positionV relativeFrom="paragraph">
              <wp:posOffset>1563370</wp:posOffset>
            </wp:positionV>
            <wp:extent cx="1381125" cy="897890"/>
            <wp:effectExtent l="0" t="0" r="0" b="0"/>
            <wp:wrapNone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1212" cy="898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590656" behindDoc="0" locked="0" layoutInCell="1" allowOverlap="1">
            <wp:simplePos x="0" y="0"/>
            <wp:positionH relativeFrom="column">
              <wp:posOffset>1988185</wp:posOffset>
            </wp:positionH>
            <wp:positionV relativeFrom="paragraph">
              <wp:posOffset>4902835</wp:posOffset>
            </wp:positionV>
            <wp:extent cx="1508125" cy="507365"/>
            <wp:effectExtent l="0" t="0" r="15875" b="6985"/>
            <wp:wrapNone/>
            <wp:docPr id="53" name="图片 5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未标题-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507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581440" behindDoc="0" locked="0" layoutInCell="1" allowOverlap="1">
            <wp:simplePos x="0" y="0"/>
            <wp:positionH relativeFrom="column">
              <wp:posOffset>-815975</wp:posOffset>
            </wp:positionH>
            <wp:positionV relativeFrom="paragraph">
              <wp:posOffset>4248785</wp:posOffset>
            </wp:positionV>
            <wp:extent cx="1508125" cy="507365"/>
            <wp:effectExtent l="0" t="0" r="15875" b="6985"/>
            <wp:wrapNone/>
            <wp:docPr id="52" name="图片 52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未标题-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507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596800" behindDoc="0" locked="0" layoutInCell="1" allowOverlap="1">
            <wp:simplePos x="0" y="0"/>
            <wp:positionH relativeFrom="column">
              <wp:posOffset>4397375</wp:posOffset>
            </wp:positionH>
            <wp:positionV relativeFrom="paragraph">
              <wp:posOffset>3159760</wp:posOffset>
            </wp:positionV>
            <wp:extent cx="1508125" cy="507365"/>
            <wp:effectExtent l="0" t="0" r="15875" b="6985"/>
            <wp:wrapNone/>
            <wp:docPr id="8" name="图片 8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未标题-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508125" cy="507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02944" behindDoc="0" locked="0" layoutInCell="1" allowOverlap="1">
            <wp:simplePos x="0" y="0"/>
            <wp:positionH relativeFrom="column">
              <wp:posOffset>8604250</wp:posOffset>
            </wp:positionH>
            <wp:positionV relativeFrom="paragraph">
              <wp:posOffset>2692400</wp:posOffset>
            </wp:positionV>
            <wp:extent cx="736600" cy="478790"/>
            <wp:effectExtent l="0" t="0" r="6350" b="16510"/>
            <wp:wrapNone/>
            <wp:docPr id="4" name="图片 4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未标题-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36600" cy="47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15232" behindDoc="0" locked="0" layoutInCell="1" allowOverlap="1">
            <wp:simplePos x="0" y="0"/>
            <wp:positionH relativeFrom="column">
              <wp:posOffset>5438775</wp:posOffset>
            </wp:positionH>
            <wp:positionV relativeFrom="paragraph">
              <wp:posOffset>2146300</wp:posOffset>
            </wp:positionV>
            <wp:extent cx="736600" cy="478790"/>
            <wp:effectExtent l="0" t="0" r="6350" b="16510"/>
            <wp:wrapNone/>
            <wp:docPr id="7" name="图片 7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未标题-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36600" cy="47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br w:type="page"/>
      </w:r>
    </w:p>
    <w:p>
      <w:pPr>
        <w:ind w:left="-283" w:leftChars="-135" w:right="1342" w:rightChars="639" w:firstLine="1558" w:firstLineChars="742"/>
      </w:pPr>
      <w:r>
        <w:rPr>
          <w:rFonts w:hint="eastAsia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-391795</wp:posOffset>
            </wp:positionH>
            <wp:positionV relativeFrom="paragraph">
              <wp:posOffset>358140</wp:posOffset>
            </wp:positionV>
            <wp:extent cx="1571625" cy="528320"/>
            <wp:effectExtent l="0" t="0" r="0" b="5715"/>
            <wp:wrapNone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719" cy="5337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-212090</wp:posOffset>
            </wp:positionH>
            <wp:positionV relativeFrom="paragraph">
              <wp:posOffset>5023485</wp:posOffset>
            </wp:positionV>
            <wp:extent cx="1681480" cy="565150"/>
            <wp:effectExtent l="0" t="0" r="0" b="6350"/>
            <wp:wrapNone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4054" cy="566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747328" behindDoc="0" locked="0" layoutInCell="1" allowOverlap="1">
            <wp:simplePos x="0" y="0"/>
            <wp:positionH relativeFrom="column">
              <wp:posOffset>7468870</wp:posOffset>
            </wp:positionH>
            <wp:positionV relativeFrom="paragraph">
              <wp:posOffset>5040630</wp:posOffset>
            </wp:positionV>
            <wp:extent cx="1534795" cy="516255"/>
            <wp:effectExtent l="0" t="0" r="8255" b="0"/>
            <wp:wrapNone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4885" cy="515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7799705</wp:posOffset>
            </wp:positionH>
            <wp:positionV relativeFrom="paragraph">
              <wp:posOffset>400685</wp:posOffset>
            </wp:positionV>
            <wp:extent cx="1240790" cy="417195"/>
            <wp:effectExtent l="0" t="0" r="0" b="2540"/>
            <wp:wrapNone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0971" cy="4171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-393700</wp:posOffset>
                </wp:positionH>
                <wp:positionV relativeFrom="paragraph">
                  <wp:posOffset>265430</wp:posOffset>
                </wp:positionV>
                <wp:extent cx="9634855" cy="5523865"/>
                <wp:effectExtent l="38100" t="38100" r="42545" b="38735"/>
                <wp:wrapNone/>
                <wp:docPr id="45" name="圆角矩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34855" cy="5523865"/>
                        </a:xfrm>
                        <a:prstGeom prst="roundRect">
                          <a:avLst>
                            <a:gd name="adj" fmla="val 4699"/>
                          </a:avLst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  <a:scene3d>
                          <a:camera prst="orthographicFront">
                            <a:rot lat="0" lon="0" rev="0"/>
                          </a:camera>
                          <a:lightRig rig="chilly" dir="t">
                            <a:rot lat="0" lon="0" rev="18480000"/>
                          </a:lightRig>
                        </a:scene3d>
                        <a:sp3d prstMaterial="clear">
                          <a:bevelT h="63500" prst="softRound"/>
                        </a:sp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-31pt;margin-top:20.9pt;height:434.95pt;width:758.65pt;z-index:251646976;v-text-anchor:middle;mso-width-relative:page;mso-height-relative:page;" fillcolor="#FFFFFF [3212]" filled="t" stroked="f" coordsize="21600,21600" arcsize="0.0469907407407407" o:gfxdata="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">
                <v:fill on="t" focussize="0,0"/>
                <v:stroke on="f" weight="1pt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759616" behindDoc="1" locked="0" layoutInCell="1" allowOverlap="1">
                <wp:simplePos x="0" y="0"/>
                <wp:positionH relativeFrom="column">
                  <wp:posOffset>146685</wp:posOffset>
                </wp:positionH>
                <wp:positionV relativeFrom="paragraph">
                  <wp:posOffset>571500</wp:posOffset>
                </wp:positionV>
                <wp:extent cx="8539480" cy="4478655"/>
                <wp:effectExtent l="0" t="0" r="13970" b="17145"/>
                <wp:wrapNone/>
                <wp:docPr id="61" name="矩形: 圆角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9661" cy="447883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矩形: 圆角 61" o:spid="_x0000_s1026" o:spt="2" style="position:absolute;left:0pt;margin-left:11.55pt;margin-top:45pt;height:352.65pt;width:672.4pt;z-index:-251556864;v-text-anchor:middle;mso-width-relative:page;mso-height-relative:page;" fillcolor="#FFFFFF [3212]" filled="t" stroked="t" coordsize="21600,21600" arcsize="0.166666666666667" o:gfxdata="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F/I5QLWAAAACgEAAA8AAAAAAAAAAQAgAAAAIgAAAGRy&#10;cy9kb3ducmV2LnhtbFBLAQIUABQAAAAIAIdO4kAgZONIeQIAANcEAAAOAAAAAAAAAAEAIAAAACUB&#10;AABkcnMvZTJvRG9jLnhtbFBLBQYAAAAABgAGAFkBAAAQBgAAAAA=&#10;">
                <v:fill on="t" focussize="0,0"/>
                <v:stroke weight="1pt" color="#41719C [3204]" miterlimit="8" joinstyle="miter"/>
                <v:imagedata o:title=""/>
                <o:lock v:ext="edit" aspectratio="f"/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563008" behindDoc="1" locked="0" layoutInCell="1" allowOverlap="1">
                <wp:simplePos x="0" y="0"/>
                <wp:positionH relativeFrom="column">
                  <wp:posOffset>375285</wp:posOffset>
                </wp:positionH>
                <wp:positionV relativeFrom="paragraph">
                  <wp:posOffset>-342900</wp:posOffset>
                </wp:positionV>
                <wp:extent cx="7810500" cy="603250"/>
                <wp:effectExtent l="0" t="0" r="0" b="6350"/>
                <wp:wrapNone/>
                <wp:docPr id="50" name="圆角矩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0500" cy="603250"/>
                        </a:xfrm>
                        <a:prstGeom prst="roundRect">
                          <a:avLst/>
                        </a:prstGeom>
                        <a:solidFill>
                          <a:srgbClr val="C000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9.55pt;margin-top:-27pt;height:47.5pt;width:615pt;z-index:-251753472;v-text-anchor:middle;mso-width-relative:page;mso-height-relative:page;" fillcolor="#C00000" filled="t" stroked="f" coordsize="21600,21600" arcsize="0.166666666666667" o:gfxdata="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MHT&#10;G6fXAAAACgEAAA8AAAAAAAAAAQAgAAAAIgAAAGRycy9kb3ducmV2LnhtbFBLAQIUABQAAAAIAIdO&#10;4kCFCXEjXQIAAIoEAAAOAAAAAAAAAAEAIAAAACYBAABkcnMvZTJvRG9jLnhtbFBLBQYAAAAABgAG&#10;AFkBAAD1BQAAAAA=&#10;">
                <v:fill on="t" focussize="0,0"/>
                <v:stroke on="f" weight="1pt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39524352" behindDoc="0" locked="0" layoutInCell="1" allowOverlap="1">
            <wp:simplePos x="0" y="0"/>
            <wp:positionH relativeFrom="column">
              <wp:posOffset>-927100</wp:posOffset>
            </wp:positionH>
            <wp:positionV relativeFrom="paragraph">
              <wp:posOffset>-1178560</wp:posOffset>
            </wp:positionV>
            <wp:extent cx="10919460" cy="7719695"/>
            <wp:effectExtent l="0" t="0" r="15240" b="14605"/>
            <wp:wrapNone/>
            <wp:docPr id="44" name="图片 44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未标题-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919460" cy="7719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145595392" behindDoc="0" locked="0" layoutInCell="1" allowOverlap="1">
                <wp:simplePos x="0" y="0"/>
                <wp:positionH relativeFrom="column">
                  <wp:posOffset>925830</wp:posOffset>
                </wp:positionH>
                <wp:positionV relativeFrom="paragraph">
                  <wp:posOffset>-490220</wp:posOffset>
                </wp:positionV>
                <wp:extent cx="6887210" cy="84836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87210" cy="848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FFFFFF" w:themeColor="background1"/>
                                <w:sz w:val="76"/>
                                <w:szCs w:val="7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FFFFFF" w:themeColor="background1"/>
                                <w:sz w:val="76"/>
                                <w:szCs w:val="7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春节</w:t>
                            </w:r>
                            <w:r>
                              <w:rPr>
                                <w:rFonts w:hint="eastAsia" w:ascii="楷体" w:hAnsi="楷体" w:eastAsia="楷体" w:cs="楷体"/>
                                <w:b/>
                                <w:bCs/>
                                <w:color w:val="FFFFFF" w:themeColor="background1"/>
                                <w:sz w:val="76"/>
                                <w:szCs w:val="76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.9pt;margin-top:-38.6pt;height:66.8pt;width:542.3pt;z-index:145595392;mso-width-relative:page;mso-height-relative:page;" filled="f" stroked="f" coordsize="21600,21600" o:gfxdata="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Ar&#10;qNAl3AAAAAsBAAAPAAAAAAAAAAEAIAAAACIAAABkcnMvZG93bnJldi54bWxQSwECFAAUAAAACACH&#10;TuJAY1XQGiACAAAa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distribute"/>
                        <w:rPr>
                          <w:rFonts w:hint="eastAsia" w:ascii="楷体" w:hAnsi="楷体" w:eastAsia="楷体" w:cs="楷体"/>
                          <w:b/>
                          <w:bCs/>
                          <w:color w:val="FFFFFF" w:themeColor="background1"/>
                          <w:sz w:val="76"/>
                          <w:szCs w:val="7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楷体" w:hAnsi="楷体" w:eastAsia="楷体" w:cs="楷体"/>
                          <w:b/>
                          <w:bCs/>
                          <w:color w:val="FFFFFF" w:themeColor="background1"/>
                          <w:sz w:val="76"/>
                          <w:szCs w:val="7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春节</w:t>
                      </w:r>
                      <w:r>
                        <w:rPr>
                          <w:rFonts w:hint="eastAsia" w:ascii="楷体" w:hAnsi="楷体" w:eastAsia="楷体" w:cs="楷体"/>
                          <w:b/>
                          <w:bCs/>
                          <w:color w:val="FFFFFF" w:themeColor="background1"/>
                          <w:sz w:val="76"/>
                          <w:szCs w:val="76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630555</wp:posOffset>
                </wp:positionV>
                <wp:extent cx="3800475" cy="40957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8390" y="1834515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right="-1661" w:rightChars="-791"/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一、开场舞《盛世龙腾》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49.65pt;height:32.25pt;width:299.25pt;z-index:251713536;mso-width-relative:page;mso-height-relative:page;" filled="f" stroked="f" coordsize="21600,21600" o:gfxdata="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B9ZPHt2wAAAAkBAAAPAAAAAAAAAAEAIAAAACIAAABkcnMvZG93bnJldi54bWxQSwEC&#10;FAAUAAAACACHTuJATOfjpSoCAAAmBAAADgAAAAAAAAABACAAAAAq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right="-1661" w:rightChars="-791"/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一、开场舞《盛世龙腾》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80436736" behindDoc="0" locked="0" layoutInCell="1" allowOverlap="1">
                <wp:simplePos x="0" y="0"/>
                <wp:positionH relativeFrom="column">
                  <wp:posOffset>5773420</wp:posOffset>
                </wp:positionH>
                <wp:positionV relativeFrom="paragraph">
                  <wp:posOffset>1986915</wp:posOffset>
                </wp:positionV>
                <wp:extent cx="2880360" cy="409575"/>
                <wp:effectExtent l="0" t="0" r="0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36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九、音乐剧《身在异国心在中国》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4.6pt;margin-top:156.45pt;height:32.25pt;width:226.8pt;z-index:280436736;mso-width-relative:page;mso-height-relative:page;" filled="f" stroked="f" coordsize="21600,21600" o:gfxdata="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/eCkPt0AAAAMAQAADwAAAAAAAAABACAAAAAiAAAAZHJzL2Rvd25yZXYueG1sUEsBAhQAFAAAAAgA&#10;h07iQG0IwTIgAgAAGgQAAA4AAAAAAAAAAQAgAAAALA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九、音乐剧《身在异国心在中国》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80437760" behindDoc="0" locked="0" layoutInCell="1" allowOverlap="1">
                <wp:simplePos x="0" y="0"/>
                <wp:positionH relativeFrom="column">
                  <wp:posOffset>5757545</wp:posOffset>
                </wp:positionH>
                <wp:positionV relativeFrom="paragraph">
                  <wp:posOffset>1786890</wp:posOffset>
                </wp:positionV>
                <wp:extent cx="1896110" cy="409575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611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选送单位：五大队20人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3.35pt;margin-top:140.7pt;height:32.25pt;width:149.3pt;z-index:280437760;mso-width-relative:page;mso-height-relative:page;" filled="f" stroked="f" coordsize="21600,21600" o:gfxdata="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OZjCNzeAAAADAEAAA8AAAAAAAAAAQAgAAAAIgAAAGRycy9kb3ducmV2LnhtbFBLAQIUABQAAAAI&#10;AIdO4kB1ctgcIAIAABoEAAAOAAAAAAAAAAEAIAAAAC0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选送单位：五大队20人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500816896" behindDoc="0" locked="0" layoutInCell="1" allowOverlap="1">
                <wp:simplePos x="0" y="0"/>
                <wp:positionH relativeFrom="column">
                  <wp:posOffset>5748020</wp:posOffset>
                </wp:positionH>
                <wp:positionV relativeFrom="paragraph">
                  <wp:posOffset>1548765</wp:posOffset>
                </wp:positionV>
                <wp:extent cx="2213610" cy="409575"/>
                <wp:effectExtent l="0" t="0" r="0" b="0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361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表演者：毛华展 王燕群 言小华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2.6pt;margin-top:121.95pt;height:32.25pt;width:174.3pt;z-index:500816896;mso-width-relative:page;mso-height-relative:page;" filled="f" stroked="f" coordsize="21600,21600" o:gfxdata="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Cib/xvdAAAADAEAAA8AAAAAAAAAAQAgAAAAIgAAAGRycy9kb3ducmV2LnhtbFBLAQIUABQAAAAI&#10;AIdO4kCislERIQIAABoEAAAOAAAAAAAAAAEAIAAAACw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表演者：毛华展 王燕群 言小华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66018816" behindDoc="0" locked="0" layoutInCell="1" allowOverlap="1">
                <wp:simplePos x="0" y="0"/>
                <wp:positionH relativeFrom="column">
                  <wp:posOffset>5757545</wp:posOffset>
                </wp:positionH>
                <wp:positionV relativeFrom="paragraph">
                  <wp:posOffset>1167765</wp:posOffset>
                </wp:positionV>
                <wp:extent cx="2007235" cy="409575"/>
                <wp:effectExtent l="0" t="0" r="0" b="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723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八、相声《与党前行》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3.35pt;margin-top:91.95pt;height:32.25pt;width:158.05pt;z-index:266018816;mso-width-relative:page;mso-height-relative:page;" filled="f" stroked="f" coordsize="21600,21600" o:gfxdata="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GeuO0NwAAAAMAQAADwAAAAAAAAABACAAAAAiAAAAZHJzL2Rvd25yZXYueG1sUEsBAhQAFAAAAAgA&#10;h07iQGM36+ghAgAAGgQAAA4AAAAAAAAAAQAgAAAAKw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八、相声《与党前行》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8809856" behindDoc="0" locked="0" layoutInCell="1" allowOverlap="1">
                <wp:simplePos x="0" y="0"/>
                <wp:positionH relativeFrom="column">
                  <wp:posOffset>5757545</wp:posOffset>
                </wp:positionH>
                <wp:positionV relativeFrom="paragraph">
                  <wp:posOffset>577215</wp:posOffset>
                </wp:positionV>
                <wp:extent cx="2593975" cy="409575"/>
                <wp:effectExtent l="0" t="0" r="0" b="0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39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七、器乐演奏《伟大的祖国》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3.35pt;margin-top:45.45pt;height:32.25pt;width:204.25pt;z-index:258809856;mso-width-relative:page;mso-height-relative:page;" filled="f" stroked="f" coordsize="21600,21600" o:gfxdata="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Ab&#10;l33x2wAAAAsBAAAPAAAAAAAAAAEAIAAAACIAAABkcnMvZG93bnJldi54bWxQSwECFAAUAAAACACH&#10;TuJAotPuASECAAAa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七、器乐演奏《伟大的祖国》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500817920" behindDoc="0" locked="0" layoutInCell="1" allowOverlap="1">
                <wp:simplePos x="0" y="0"/>
                <wp:positionH relativeFrom="column">
                  <wp:posOffset>5757545</wp:posOffset>
                </wp:positionH>
                <wp:positionV relativeFrom="paragraph">
                  <wp:posOffset>958215</wp:posOffset>
                </wp:positionV>
                <wp:extent cx="1943100" cy="409575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31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选送单位：四大队18人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3.35pt;margin-top:75.45pt;height:32.25pt;width:153pt;z-index:500817920;mso-width-relative:page;mso-height-relative:page;" filled="f" stroked="f" coordsize="21600,21600" o:gfxdata="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K4Y&#10;1nDbAAAADAEAAA8AAAAAAAAAAQAgAAAAIgAAAGRycy9kb3ducmV2LnhtbFBLAQIUABQAAAAIAIdO&#10;4kC9OIHkIAIAABo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选送单位：四大队18人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500818944" behindDoc="0" locked="0" layoutInCell="1" allowOverlap="1">
                <wp:simplePos x="0" y="0"/>
                <wp:positionH relativeFrom="column">
                  <wp:posOffset>5773420</wp:posOffset>
                </wp:positionH>
                <wp:positionV relativeFrom="paragraph">
                  <wp:posOffset>4234815</wp:posOffset>
                </wp:positionV>
                <wp:extent cx="1689100" cy="409575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910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选送单位：二大队7人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4.6pt;margin-top:333.45pt;height:32.25pt;width:133pt;z-index:500818944;mso-width-relative:page;mso-height-relative:page;" filled="f" stroked="f" coordsize="21600,21600" o:gfxdata="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D&#10;xhHM3AAAAAwBAAAPAAAAAAAAAAEAIAAAACIAAABkcnMvZG93bnJldi54bWxQSwECFAAUAAAACACH&#10;TuJA547qfSACAAAa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选送单位：二大队7人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500819968" behindDoc="0" locked="0" layoutInCell="1" allowOverlap="1">
                <wp:simplePos x="0" y="0"/>
                <wp:positionH relativeFrom="column">
                  <wp:posOffset>5773420</wp:posOffset>
                </wp:positionH>
                <wp:positionV relativeFrom="paragraph">
                  <wp:posOffset>3415665</wp:posOffset>
                </wp:positionV>
                <wp:extent cx="1959610" cy="409575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961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等选送单位：六大队22人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4.6pt;margin-top:268.95pt;height:32.25pt;width:154.3pt;z-index:500819968;mso-width-relative:page;mso-height-relative:page;" filled="f" stroked="f" coordsize="21600,21600" o:gfxdata="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g&#10;0yqP3AAAAAwBAAAPAAAAAAAAAAEAIAAAACIAAABkcnMvZG93bnJldi54bWxQSwECFAAUAAAACACH&#10;TuJA2qqU1SACAAAa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等选送单位：六大队22人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500820992" behindDoc="0" locked="0" layoutInCell="1" allowOverlap="1">
                <wp:simplePos x="0" y="0"/>
                <wp:positionH relativeFrom="column">
                  <wp:posOffset>5773420</wp:posOffset>
                </wp:positionH>
                <wp:positionV relativeFrom="paragraph">
                  <wp:posOffset>2606040</wp:posOffset>
                </wp:positionV>
                <wp:extent cx="2292350" cy="409575"/>
                <wp:effectExtent l="0" t="0" r="0" b="0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235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等选送单位：四大队18人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4.6pt;margin-top:205.2pt;height:32.25pt;width:180.5pt;z-index:500820992;mso-width-relative:page;mso-height-relative:page;" filled="f" stroked="f" coordsize="21600,21600" o:gfxdata="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CvA0w&#10;2wAAAAwBAAAPAAAAAAAAAAEAIAAAACIAAABkcnMvZG93bnJldi54bWxQSwECFAAUAAAACACHTuJA&#10;n8DIFR4CAAAaBAAADgAAAAAAAAABACAAAAAq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等选送单位：四大队18人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67000576" behindDoc="0" locked="0" layoutInCell="1" allowOverlap="1">
                <wp:simplePos x="0" y="0"/>
                <wp:positionH relativeFrom="column">
                  <wp:posOffset>5773420</wp:posOffset>
                </wp:positionH>
                <wp:positionV relativeFrom="paragraph">
                  <wp:posOffset>4025265</wp:posOffset>
                </wp:positionV>
                <wp:extent cx="1880235" cy="409575"/>
                <wp:effectExtent l="0" t="0" r="0" b="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023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大合唱《义勇军进行曲》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4.6pt;margin-top:316.95pt;height:32.25pt;width:148.05pt;z-index:367000576;mso-width-relative:page;mso-height-relative:page;" filled="f" stroked="f" coordsize="21600,21600" o:gfxdata="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P7Y&#10;FZXcAAAADAEAAA8AAAAAAAAAAQAgAAAAIgAAAGRycy9kb3ducmV2LnhtbFBLAQIUABQAAAAIAIdO&#10;4kAd76WzHwIAABoEAAAOAAAAAAAAAAEAIAAAACs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大合唱《义勇军进行曲》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66944256" behindDoc="0" locked="0" layoutInCell="1" allowOverlap="1">
                <wp:simplePos x="0" y="0"/>
                <wp:positionH relativeFrom="column">
                  <wp:posOffset>5773420</wp:posOffset>
                </wp:positionH>
                <wp:positionV relativeFrom="paragraph">
                  <wp:posOffset>3644265</wp:posOffset>
                </wp:positionV>
                <wp:extent cx="1260475" cy="409575"/>
                <wp:effectExtent l="0" t="0" r="0" b="0"/>
                <wp:wrapNone/>
                <wp:docPr id="36" name="文本框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十一、尾声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4.6pt;margin-top:286.95pt;height:32.25pt;width:99.25pt;z-index:366944256;mso-width-relative:page;mso-height-relative:page;" filled="f" stroked="f" coordsize="21600,21600" o:gfxdata="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x1sbtN0AAAAMAQAADwAAAAAAAAABACAAAAAiAAAAZHJzL2Rvd25yZXYueG1sUEsBAhQAFAAAAAgA&#10;h07iQONhaXEgAgAAGgQAAA4AAAAAAAAAAQAgAAAALA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十一、尾声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09328896" behindDoc="0" locked="0" layoutInCell="1" allowOverlap="1">
                <wp:simplePos x="0" y="0"/>
                <wp:positionH relativeFrom="column">
                  <wp:posOffset>5773420</wp:posOffset>
                </wp:positionH>
                <wp:positionV relativeFrom="paragraph">
                  <wp:posOffset>3196590</wp:posOffset>
                </wp:positionV>
                <wp:extent cx="2839720" cy="409575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9720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表演者：王博 张文群 言小华 方刚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4.6pt;margin-top:251.7pt;height:32.25pt;width:223.6pt;z-index:309328896;mso-width-relative:page;mso-height-relative:page;" filled="f" stroked="f" coordsize="21600,21600" o:gfxdata="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d&#10;+GVh3AAAAAwBAAAPAAAAAAAAAAEAIAAAACIAAABkcnMvZG93bnJldi54bWxQSwECFAAUAAAACACH&#10;TuJAul6DNCACAAAa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表演者：王博 张文群 言小华 方刚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09272576" behindDoc="0" locked="0" layoutInCell="1" allowOverlap="1">
                <wp:simplePos x="0" y="0"/>
                <wp:positionH relativeFrom="column">
                  <wp:posOffset>5773420</wp:posOffset>
                </wp:positionH>
                <wp:positionV relativeFrom="paragraph">
                  <wp:posOffset>2815590</wp:posOffset>
                </wp:positionV>
                <wp:extent cx="2943225" cy="409575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22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十、歌舞《祖国的呼唤》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4.6pt;margin-top:221.7pt;height:32.25pt;width:231.75pt;z-index:309272576;mso-width-relative:page;mso-height-relative:page;" filled="f" stroked="f" coordsize="21600,21600" o:gfxdata="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A42/gt4AAAAMAQAADwAAAAAAAAABACAAAAAiAAAAZHJzL2Rvd25yZXYueG1sUEsBAhQAFAAA&#10;AAgAh07iQNyjQP4iAgAAGgQAAA4AAAAAAAAAAQAgAAAALQ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十、歌舞《祖国的呼唤》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80493056" behindDoc="0" locked="0" layoutInCell="1" allowOverlap="1">
                <wp:simplePos x="0" y="0"/>
                <wp:positionH relativeFrom="column">
                  <wp:posOffset>5773420</wp:posOffset>
                </wp:positionH>
                <wp:positionV relativeFrom="paragraph">
                  <wp:posOffset>2367915</wp:posOffset>
                </wp:positionV>
                <wp:extent cx="2911475" cy="409575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1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表演者：王明哲 周小风 张文群 言小华 刘垦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4.6pt;margin-top:186.45pt;height:32.25pt;width:229.25pt;z-index:280493056;mso-width-relative:page;mso-height-relative:page;" filled="f" stroked="f" coordsize="21600,21600" o:gfxdata="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FgbMiHeAAAADAEAAA8AAAAAAAAAAQAgAAAAIgAAAGRycy9kb3ducmV2LnhtbFBLAQIUABQAAAAI&#10;AIdO4kDYVlY1IAIAABoEAAAOAAAAAAAAAAEAIAAAAC0BAABkcnMvZTJvRG9jLnhtbFBLBQYAAAAA&#10;BgAGAFkBAAC/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表演者：王明哲 周小风 张文群 言小华 刘垦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8639897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3834765</wp:posOffset>
                </wp:positionV>
                <wp:extent cx="3800475" cy="409575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选送单位：六大队23人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301.95pt;height:32.25pt;width:299.25pt;z-index:486398976;mso-width-relative:page;mso-height-relative:page;" filled="f" stroked="f" coordsize="21600,21600" o:gfxdata="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N9gR&#10;gtoAAAAKAQAADwAAAAAAAAABACAAAAAiAAAAZHJzL2Rvd25yZXYueG1sUEsBAhQAFAAAAAgAh07i&#10;QC2eNeYgAgAAGgQAAA4AAAAAAAAAAQAgAAAAKQ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选送单位：六大队23人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67225856" behindDoc="0" locked="0" layoutInCell="1" allowOverlap="1">
                <wp:simplePos x="0" y="0"/>
                <wp:positionH relativeFrom="column">
                  <wp:posOffset>297815</wp:posOffset>
                </wp:positionH>
                <wp:positionV relativeFrom="paragraph">
                  <wp:posOffset>1824990</wp:posOffset>
                </wp:positionV>
                <wp:extent cx="3800475" cy="409575"/>
                <wp:effectExtent l="0" t="0" r="0" b="0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选送单位：六大队22人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.45pt;margin-top:143.7pt;height:32.25pt;width:299.25pt;z-index:367225856;mso-width-relative:page;mso-height-relative:page;" filled="f" stroked="f" coordsize="21600,21600" o:gfxdata="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At&#10;2unu3AAAAAoBAAAPAAAAAAAAAAEAIAAAACIAAABkcnMvZG93bnJldi54bWxQSwECFAAUAAAACACH&#10;TuJAajnhYSACAAAa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选送单位：六大队22人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526169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4406265</wp:posOffset>
                </wp:positionV>
                <wp:extent cx="3800475" cy="1508125"/>
                <wp:effectExtent l="0" t="0" r="0" b="0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150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表演者：李飞 张文群 言小华 方刚 王海兰 刘垦等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346.95pt;height:118.75pt;width:299.25pt;z-index:255261696;mso-width-relative:page;mso-height-relative:page;" filled="f" stroked="f" coordsize="21600,21600" o:gfxdata="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hPZGfNsAAAAKAQAADwAAAAAAAAABACAAAAAiAAAAZHJzL2Rvd25yZXYueG1sUEsBAhQAFAAAAAgA&#10;h07iQP39TzYiAgAAGwQAAA4AAAAAAAAAAQAgAAAAKg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表演者：李飞 张文群 言小华 方刚 王海兰 刘垦等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520537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4025265</wp:posOffset>
                </wp:positionV>
                <wp:extent cx="3800475" cy="409575"/>
                <wp:effectExtent l="0" t="0" r="0" b="0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六、配乐诗朗诵《我爱中华》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316.95pt;height:32.25pt;width:299.25pt;z-index:255205376;mso-width-relative:page;mso-height-relative:page;" filled="f" stroked="f" coordsize="21600,21600" o:gfxdata="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i&#10;S58d2wAAAAoBAAAPAAAAAAAAAAEAIAAAACIAAABkcnMvZG93bnJldi54bWxQSwECFAAUAAAACACH&#10;TuJAsfnSLCECAAAa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六、配乐诗朗诵《我爱中华》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340313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3225165</wp:posOffset>
                </wp:positionV>
                <wp:extent cx="3800475" cy="40957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五、表演唱《与中国共同成长》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253.95pt;height:32.25pt;width:299.25pt;z-index:253403136;mso-width-relative:page;mso-height-relative:page;" filled="f" stroked="f" coordsize="21600,21600" o:gfxdata="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BQb&#10;qgLbAAAACgEAAA8AAAAAAAAAAQAgAAAAIgAAAGRycy9kb3ducmV2LnhtbFBLAQIUABQAAAAIAIdO&#10;4kBN7MWhIAIAABo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五、表演唱《与中国共同成长》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6902809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3606165</wp:posOffset>
                </wp:positionV>
                <wp:extent cx="3800475" cy="409575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表演者：金元庆 王子群 陈滨 志强言等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283.95pt;height:32.25pt;width:299.25pt;z-index:369028096;mso-width-relative:page;mso-height-relative:page;" filled="f" stroked="f" coordsize="21600,21600" o:gfxdata="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Y&#10;jWxV2wAAAAoBAAAPAAAAAAAAAAEAIAAAACIAAABkcnMvZG93bnJldi54bWxQSwECFAAUAAAACACH&#10;TuJAJIKEpyECAAAa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表演者：金元庆 王子群 陈滨 志强言等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0201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2625090</wp:posOffset>
                </wp:positionV>
                <wp:extent cx="3800475" cy="409575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四、相声《祖国的庆典》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206.7pt;height:32.25pt;width:299.25pt;z-index:252502016;mso-width-relative:page;mso-height-relative:page;" filled="f" stroked="f" coordsize="21600,21600" o:gfxdata="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P&#10;t1uB2wAAAAoBAAAPAAAAAAAAAAEAIAAAACIAAABkcnMvZG93bnJldi54bWxQSwECFAAUAAAACACH&#10;TuJAJh0YbCECAAAaBAAADgAAAAAAAAABACAAAAAq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四、相声《祖国的庆典》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55833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3006090</wp:posOffset>
                </wp:positionV>
                <wp:extent cx="3800475" cy="409575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表演者：毛华展 王燕群 言小华 庄山 五志言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236.7pt;height:32.25pt;width:299.25pt;z-index:252558336;mso-width-relative:page;mso-height-relative:page;" filled="f" stroked="f" coordsize="21600,21600" o:gfxdata="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Q+jN+NwAAAAKAQAADwAAAAAAAAABACAAAAAiAAAAZHJzL2Rvd25yZXYueG1sUEsBAhQAFAAAAAgA&#10;h07iQNiXkyohAgAAGgQAAA4AAAAAAAAAAQAgAAAAKw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表演者：毛华展 王燕群 言小华 庄山 五志言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5145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2025015</wp:posOffset>
                </wp:positionV>
                <wp:extent cx="3800475" cy="40957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三、音乐小品《五星红旗下的哨兵》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159.45pt;height:32.25pt;width:299.25pt;z-index:252051456;mso-width-relative:page;mso-height-relative:page;" filled="f" stroked="f" coordsize="21600,21600" o:gfxdata="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P+Y&#10;4OPbAAAACgEAAA8AAAAAAAAAAQAgAAAAIgAAAGRycy9kb3ducmV2LnhtbFBLAQIUABQAAAAIAIdO&#10;4kCzZk7nIAIAABo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三、音乐小品《五星红旗下的哨兵》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10777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2406015</wp:posOffset>
                </wp:positionV>
                <wp:extent cx="3800475" cy="409575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表演者：毛华展 王燕群 言小华 方方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189.45pt;height:32.25pt;width:299.25pt;z-index:252107776;mso-width-relative:page;mso-height-relative:page;" filled="f" stroked="f" coordsize="21600,21600" o:gfxdata="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MWU&#10;dc3bAAAACgEAAA8AAAAAAAAAAQAgAAAAIgAAAGRycy9kb3ducmV2LnhtbFBLAQIUABQAAAAIAIdO&#10;4kCZgM63IAIAABo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表演者：毛华展 王燕群 言小华 方方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8249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1596390</wp:posOffset>
                </wp:positionV>
                <wp:extent cx="3800475" cy="40957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表演者：王明哲 周小风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125.7pt;height:32.25pt;width:299.25pt;z-index:251882496;mso-width-relative:page;mso-height-relative:page;" filled="f" stroked="f" coordsize="21600,21600" o:gfxdata="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1&#10;Tj2s3AAAAAoBAAAPAAAAAAAAAAEAIAAAACIAAABkcnMvZG93bnJldi54bWxQSwECFAAUAAAACACH&#10;TuJAS1xMuyACAAAa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表演者：王明哲 周小风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1215390</wp:posOffset>
                </wp:positionV>
                <wp:extent cx="3800475" cy="40957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ascii="黑体" w:hAnsi="黑体" w:eastAsia="黑体" w:cs="黑体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28"/>
                              </w:rPr>
                              <w:t>二、歌曲《中国在我心》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95.7pt;height:32.25pt;width:299.25pt;z-index:251826176;mso-width-relative:page;mso-height-relative:page;" filled="f" stroked="f" coordsize="21600,21600" o:gfxdata="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aOHe&#10;e9oAAAAKAQAADwAAAAAAAAABACAAAAAiAAAAZHJzL2Rvd25yZXYueG1sUEsBAhQAFAAAAAgAh07i&#10;QAz7mDwgAgAAGgQAAA4AAAAAAAAAAQAgAAAAKQ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黑体" w:hAnsi="黑体" w:eastAsia="黑体" w:cs="黑体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28"/>
                        </w:rPr>
                        <w:t>二、歌曲《中国在我心》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288290</wp:posOffset>
                </wp:positionH>
                <wp:positionV relativeFrom="paragraph">
                  <wp:posOffset>1024890</wp:posOffset>
                </wp:positionV>
                <wp:extent cx="3800475" cy="409575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04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szCs w:val="21"/>
                              </w:rPr>
                            </w:pPr>
                            <w:r>
                              <w:rPr>
                                <w:rFonts w:hint="eastAsia"/>
                                <w:szCs w:val="21"/>
                              </w:rPr>
                              <w:t>选送单位：三大队11人 四大15人 五大队20人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.7pt;margin-top:80.7pt;height:32.25pt;width:299.25pt;z-index:251769856;mso-width-relative:page;mso-height-relative:page;" filled="f" stroked="f" coordsize="21600,21600" o:gfxdata="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pQQs&#10;OdoAAAAKAQAADwAAAAAAAAABACAAAAAiAAAAZHJzL2Rvd25yZXYueG1sUEsBAhQAFAAAAAgAh07i&#10;QN4nGjAgAgAAGgQAAA4AAAAAAAAAAQAgAAAAKQ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Cs w:val="21"/>
                        </w:rPr>
                      </w:pPr>
                      <w:r>
                        <w:rPr>
                          <w:rFonts w:hint="eastAsia"/>
                          <w:szCs w:val="21"/>
                        </w:rPr>
                        <w:t>选送单位：三大队11人 四大15人 五大队20人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叶根友毛笔行书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A304BB2"/>
    <w:rsid w:val="00145806"/>
    <w:rsid w:val="001E2BAA"/>
    <w:rsid w:val="003B771A"/>
    <w:rsid w:val="005F3215"/>
    <w:rsid w:val="007C5ED7"/>
    <w:rsid w:val="00B5755A"/>
    <w:rsid w:val="00CB54FA"/>
    <w:rsid w:val="00F34B41"/>
    <w:rsid w:val="01032BF7"/>
    <w:rsid w:val="011B6C26"/>
    <w:rsid w:val="014A03E7"/>
    <w:rsid w:val="01725952"/>
    <w:rsid w:val="01772561"/>
    <w:rsid w:val="017B047E"/>
    <w:rsid w:val="01D462AD"/>
    <w:rsid w:val="02574FE9"/>
    <w:rsid w:val="026E6D93"/>
    <w:rsid w:val="02CA7E22"/>
    <w:rsid w:val="034A6263"/>
    <w:rsid w:val="03FD1CE3"/>
    <w:rsid w:val="04A377DB"/>
    <w:rsid w:val="04CB0A11"/>
    <w:rsid w:val="04F3405A"/>
    <w:rsid w:val="057165BD"/>
    <w:rsid w:val="057669F5"/>
    <w:rsid w:val="058942EF"/>
    <w:rsid w:val="05974FBC"/>
    <w:rsid w:val="05D80295"/>
    <w:rsid w:val="06812BD8"/>
    <w:rsid w:val="06E04A52"/>
    <w:rsid w:val="0702273F"/>
    <w:rsid w:val="074C7D86"/>
    <w:rsid w:val="07935C41"/>
    <w:rsid w:val="079E2C6B"/>
    <w:rsid w:val="07A5451B"/>
    <w:rsid w:val="07E45C32"/>
    <w:rsid w:val="08006935"/>
    <w:rsid w:val="082617D8"/>
    <w:rsid w:val="083759F8"/>
    <w:rsid w:val="083A2D82"/>
    <w:rsid w:val="0878605D"/>
    <w:rsid w:val="08F044BF"/>
    <w:rsid w:val="09171C6B"/>
    <w:rsid w:val="09895DC1"/>
    <w:rsid w:val="09E40FA3"/>
    <w:rsid w:val="0A2F026D"/>
    <w:rsid w:val="0A91177D"/>
    <w:rsid w:val="0AC07DE1"/>
    <w:rsid w:val="0B656E5D"/>
    <w:rsid w:val="0BFA6136"/>
    <w:rsid w:val="0C182F1E"/>
    <w:rsid w:val="0C2040C0"/>
    <w:rsid w:val="0D0A5346"/>
    <w:rsid w:val="0D315D3E"/>
    <w:rsid w:val="0D316C04"/>
    <w:rsid w:val="0D3E5A48"/>
    <w:rsid w:val="0E5E1166"/>
    <w:rsid w:val="0E8B4D42"/>
    <w:rsid w:val="0ED247B5"/>
    <w:rsid w:val="0F9600E0"/>
    <w:rsid w:val="0FE2497F"/>
    <w:rsid w:val="10566A0D"/>
    <w:rsid w:val="10B077B3"/>
    <w:rsid w:val="10EA083F"/>
    <w:rsid w:val="118578F1"/>
    <w:rsid w:val="121143BD"/>
    <w:rsid w:val="122C23F3"/>
    <w:rsid w:val="12482112"/>
    <w:rsid w:val="12594E46"/>
    <w:rsid w:val="1285274A"/>
    <w:rsid w:val="12AD03F9"/>
    <w:rsid w:val="13062B40"/>
    <w:rsid w:val="132323B1"/>
    <w:rsid w:val="13CA7615"/>
    <w:rsid w:val="14184786"/>
    <w:rsid w:val="141A4574"/>
    <w:rsid w:val="1420363C"/>
    <w:rsid w:val="14224F81"/>
    <w:rsid w:val="142E2201"/>
    <w:rsid w:val="14697AB0"/>
    <w:rsid w:val="148F120B"/>
    <w:rsid w:val="15533A41"/>
    <w:rsid w:val="15A021F2"/>
    <w:rsid w:val="15BC6410"/>
    <w:rsid w:val="15ED0053"/>
    <w:rsid w:val="15F23E54"/>
    <w:rsid w:val="160A384D"/>
    <w:rsid w:val="163D28A4"/>
    <w:rsid w:val="164F411D"/>
    <w:rsid w:val="165702FE"/>
    <w:rsid w:val="16652AC5"/>
    <w:rsid w:val="170E6207"/>
    <w:rsid w:val="17195BA2"/>
    <w:rsid w:val="175D560B"/>
    <w:rsid w:val="179123B7"/>
    <w:rsid w:val="17970B99"/>
    <w:rsid w:val="17AB5F84"/>
    <w:rsid w:val="18A15532"/>
    <w:rsid w:val="18A332B6"/>
    <w:rsid w:val="18D44645"/>
    <w:rsid w:val="18E26205"/>
    <w:rsid w:val="18E83654"/>
    <w:rsid w:val="19A470D9"/>
    <w:rsid w:val="1A2E766B"/>
    <w:rsid w:val="1A79584F"/>
    <w:rsid w:val="1AC04EE8"/>
    <w:rsid w:val="1B6F239C"/>
    <w:rsid w:val="1B724BDE"/>
    <w:rsid w:val="1BE305BF"/>
    <w:rsid w:val="1C612A0A"/>
    <w:rsid w:val="1CB6773B"/>
    <w:rsid w:val="1CC27C98"/>
    <w:rsid w:val="1CCF78C4"/>
    <w:rsid w:val="1CFC21DF"/>
    <w:rsid w:val="1D5A1D90"/>
    <w:rsid w:val="1D6D5151"/>
    <w:rsid w:val="1DCB2AFC"/>
    <w:rsid w:val="1DD848B4"/>
    <w:rsid w:val="1E12655C"/>
    <w:rsid w:val="1E64111E"/>
    <w:rsid w:val="1E966BAC"/>
    <w:rsid w:val="1EF53AAC"/>
    <w:rsid w:val="1F7B50C8"/>
    <w:rsid w:val="1F844EC9"/>
    <w:rsid w:val="1F8E0407"/>
    <w:rsid w:val="1F8F5AB4"/>
    <w:rsid w:val="20360C36"/>
    <w:rsid w:val="20430751"/>
    <w:rsid w:val="20904490"/>
    <w:rsid w:val="2128339A"/>
    <w:rsid w:val="21C81473"/>
    <w:rsid w:val="22053ED6"/>
    <w:rsid w:val="22276724"/>
    <w:rsid w:val="222E0CC1"/>
    <w:rsid w:val="22642B37"/>
    <w:rsid w:val="230D2685"/>
    <w:rsid w:val="23121354"/>
    <w:rsid w:val="23AA49E9"/>
    <w:rsid w:val="23C91252"/>
    <w:rsid w:val="24140CE0"/>
    <w:rsid w:val="24947871"/>
    <w:rsid w:val="25044D8E"/>
    <w:rsid w:val="25521CAD"/>
    <w:rsid w:val="25A169BE"/>
    <w:rsid w:val="25AB42AA"/>
    <w:rsid w:val="25D069B8"/>
    <w:rsid w:val="26296894"/>
    <w:rsid w:val="26E57E27"/>
    <w:rsid w:val="28087D95"/>
    <w:rsid w:val="2887613A"/>
    <w:rsid w:val="292243D7"/>
    <w:rsid w:val="295E190C"/>
    <w:rsid w:val="29AD20D3"/>
    <w:rsid w:val="29D931AB"/>
    <w:rsid w:val="29FD4ED1"/>
    <w:rsid w:val="2A304BB2"/>
    <w:rsid w:val="2A554555"/>
    <w:rsid w:val="2A562359"/>
    <w:rsid w:val="2B4733AB"/>
    <w:rsid w:val="2B86083A"/>
    <w:rsid w:val="2BAD6252"/>
    <w:rsid w:val="2BC7239D"/>
    <w:rsid w:val="2C141C9D"/>
    <w:rsid w:val="2C177027"/>
    <w:rsid w:val="2C1E1290"/>
    <w:rsid w:val="2CD245EA"/>
    <w:rsid w:val="2CF41B61"/>
    <w:rsid w:val="2E003A70"/>
    <w:rsid w:val="2E196C65"/>
    <w:rsid w:val="2E682D04"/>
    <w:rsid w:val="2E770B8B"/>
    <w:rsid w:val="2EA80BEC"/>
    <w:rsid w:val="2F397206"/>
    <w:rsid w:val="2FD2696C"/>
    <w:rsid w:val="2FFC3C94"/>
    <w:rsid w:val="301711FC"/>
    <w:rsid w:val="30686619"/>
    <w:rsid w:val="30886B46"/>
    <w:rsid w:val="30DF0235"/>
    <w:rsid w:val="31071B94"/>
    <w:rsid w:val="316F6E72"/>
    <w:rsid w:val="31930171"/>
    <w:rsid w:val="31C04860"/>
    <w:rsid w:val="32511552"/>
    <w:rsid w:val="326E6A5A"/>
    <w:rsid w:val="3280475F"/>
    <w:rsid w:val="33097435"/>
    <w:rsid w:val="33151237"/>
    <w:rsid w:val="332B2D39"/>
    <w:rsid w:val="332C6584"/>
    <w:rsid w:val="33316533"/>
    <w:rsid w:val="33445D83"/>
    <w:rsid w:val="33560CDB"/>
    <w:rsid w:val="335679C0"/>
    <w:rsid w:val="33F341D3"/>
    <w:rsid w:val="34054E69"/>
    <w:rsid w:val="340E0DD7"/>
    <w:rsid w:val="34512DA2"/>
    <w:rsid w:val="34997327"/>
    <w:rsid w:val="34C83B6C"/>
    <w:rsid w:val="354122AD"/>
    <w:rsid w:val="354F3ADE"/>
    <w:rsid w:val="35E6163C"/>
    <w:rsid w:val="360C7BBB"/>
    <w:rsid w:val="36215FE3"/>
    <w:rsid w:val="36466E39"/>
    <w:rsid w:val="36481AF5"/>
    <w:rsid w:val="3664523F"/>
    <w:rsid w:val="36AB070B"/>
    <w:rsid w:val="37014D3F"/>
    <w:rsid w:val="37643378"/>
    <w:rsid w:val="37AA0C7D"/>
    <w:rsid w:val="381D0947"/>
    <w:rsid w:val="383A27F6"/>
    <w:rsid w:val="389C76E9"/>
    <w:rsid w:val="38CE2C43"/>
    <w:rsid w:val="396A25ED"/>
    <w:rsid w:val="39D47BC2"/>
    <w:rsid w:val="39DC6795"/>
    <w:rsid w:val="3A5F4E85"/>
    <w:rsid w:val="3AD1475E"/>
    <w:rsid w:val="3B3D462C"/>
    <w:rsid w:val="3B651C9A"/>
    <w:rsid w:val="3B9F6952"/>
    <w:rsid w:val="3BD51285"/>
    <w:rsid w:val="3BEA203C"/>
    <w:rsid w:val="3C1E75D1"/>
    <w:rsid w:val="3CAD1336"/>
    <w:rsid w:val="3CE5137F"/>
    <w:rsid w:val="3CF83D5F"/>
    <w:rsid w:val="3D647757"/>
    <w:rsid w:val="3D655453"/>
    <w:rsid w:val="3D705202"/>
    <w:rsid w:val="3D724D41"/>
    <w:rsid w:val="3D832AA4"/>
    <w:rsid w:val="3D8C1A7F"/>
    <w:rsid w:val="3DBE4DBD"/>
    <w:rsid w:val="3E532262"/>
    <w:rsid w:val="3EEF5C52"/>
    <w:rsid w:val="3F2078F6"/>
    <w:rsid w:val="40F8746D"/>
    <w:rsid w:val="410409FD"/>
    <w:rsid w:val="41742588"/>
    <w:rsid w:val="417462DC"/>
    <w:rsid w:val="41E80E43"/>
    <w:rsid w:val="42674D00"/>
    <w:rsid w:val="42DA22EE"/>
    <w:rsid w:val="42F1396F"/>
    <w:rsid w:val="43092DA9"/>
    <w:rsid w:val="43383E02"/>
    <w:rsid w:val="433C7C75"/>
    <w:rsid w:val="43E75816"/>
    <w:rsid w:val="44097F3B"/>
    <w:rsid w:val="44111CF7"/>
    <w:rsid w:val="441D4E47"/>
    <w:rsid w:val="44343FF8"/>
    <w:rsid w:val="44386E83"/>
    <w:rsid w:val="445B3DC6"/>
    <w:rsid w:val="44A50540"/>
    <w:rsid w:val="44F33112"/>
    <w:rsid w:val="45265972"/>
    <w:rsid w:val="452F10FE"/>
    <w:rsid w:val="45783F53"/>
    <w:rsid w:val="46E9539C"/>
    <w:rsid w:val="47104AA0"/>
    <w:rsid w:val="47150A63"/>
    <w:rsid w:val="475D2EDD"/>
    <w:rsid w:val="479D305B"/>
    <w:rsid w:val="47E145FC"/>
    <w:rsid w:val="49443617"/>
    <w:rsid w:val="496640D7"/>
    <w:rsid w:val="496C2132"/>
    <w:rsid w:val="49995F35"/>
    <w:rsid w:val="49C623B4"/>
    <w:rsid w:val="4A501D3D"/>
    <w:rsid w:val="4A5E4335"/>
    <w:rsid w:val="4A614C4B"/>
    <w:rsid w:val="4A6D4E8C"/>
    <w:rsid w:val="4AB0153E"/>
    <w:rsid w:val="4B682444"/>
    <w:rsid w:val="4C023CA4"/>
    <w:rsid w:val="4C363987"/>
    <w:rsid w:val="4C926200"/>
    <w:rsid w:val="4C9E73BA"/>
    <w:rsid w:val="4D332C1B"/>
    <w:rsid w:val="4D586643"/>
    <w:rsid w:val="4D85254E"/>
    <w:rsid w:val="4DC00666"/>
    <w:rsid w:val="4DD61589"/>
    <w:rsid w:val="4E035062"/>
    <w:rsid w:val="4E1C6D61"/>
    <w:rsid w:val="4E8F4718"/>
    <w:rsid w:val="4ED41705"/>
    <w:rsid w:val="4EF3216B"/>
    <w:rsid w:val="4F291FE1"/>
    <w:rsid w:val="4F8C327F"/>
    <w:rsid w:val="4F8F544D"/>
    <w:rsid w:val="5037124C"/>
    <w:rsid w:val="50D26724"/>
    <w:rsid w:val="50F639F7"/>
    <w:rsid w:val="5155238E"/>
    <w:rsid w:val="51C12532"/>
    <w:rsid w:val="521D16F7"/>
    <w:rsid w:val="526B4ED9"/>
    <w:rsid w:val="53370508"/>
    <w:rsid w:val="537E5427"/>
    <w:rsid w:val="53E52940"/>
    <w:rsid w:val="540F5F3D"/>
    <w:rsid w:val="543517CF"/>
    <w:rsid w:val="54AC75C8"/>
    <w:rsid w:val="54B25A4C"/>
    <w:rsid w:val="54D15A76"/>
    <w:rsid w:val="553873E4"/>
    <w:rsid w:val="55661FEC"/>
    <w:rsid w:val="55947F64"/>
    <w:rsid w:val="55B5676B"/>
    <w:rsid w:val="55DF107C"/>
    <w:rsid w:val="56242063"/>
    <w:rsid w:val="562E140B"/>
    <w:rsid w:val="56377DF8"/>
    <w:rsid w:val="56A630AD"/>
    <w:rsid w:val="56FD10DE"/>
    <w:rsid w:val="57516B75"/>
    <w:rsid w:val="57996C58"/>
    <w:rsid w:val="584C0EDC"/>
    <w:rsid w:val="58C00EBE"/>
    <w:rsid w:val="58F27D45"/>
    <w:rsid w:val="591418DC"/>
    <w:rsid w:val="591C3434"/>
    <w:rsid w:val="592B284B"/>
    <w:rsid w:val="599A1EB6"/>
    <w:rsid w:val="59D82963"/>
    <w:rsid w:val="5A0C3DCF"/>
    <w:rsid w:val="5A3F1AF8"/>
    <w:rsid w:val="5A696B85"/>
    <w:rsid w:val="5AA77788"/>
    <w:rsid w:val="5B132617"/>
    <w:rsid w:val="5B647918"/>
    <w:rsid w:val="5B6A5A31"/>
    <w:rsid w:val="5B824C94"/>
    <w:rsid w:val="5BBB19B7"/>
    <w:rsid w:val="5BFE2C76"/>
    <w:rsid w:val="5C5E4B54"/>
    <w:rsid w:val="5D3C78B8"/>
    <w:rsid w:val="5D5836C6"/>
    <w:rsid w:val="5D732B16"/>
    <w:rsid w:val="5E314B8F"/>
    <w:rsid w:val="5E327CA2"/>
    <w:rsid w:val="5ED65087"/>
    <w:rsid w:val="5ED94236"/>
    <w:rsid w:val="5EFA5DB1"/>
    <w:rsid w:val="5F5572B4"/>
    <w:rsid w:val="5F58612F"/>
    <w:rsid w:val="5F7246FD"/>
    <w:rsid w:val="5FB21A6C"/>
    <w:rsid w:val="5FC30FA0"/>
    <w:rsid w:val="601B6EC7"/>
    <w:rsid w:val="604C6E7E"/>
    <w:rsid w:val="6074427F"/>
    <w:rsid w:val="60F21536"/>
    <w:rsid w:val="60FA673C"/>
    <w:rsid w:val="613D5CFF"/>
    <w:rsid w:val="61BE6FB5"/>
    <w:rsid w:val="620062A2"/>
    <w:rsid w:val="62C959F4"/>
    <w:rsid w:val="62C95CD8"/>
    <w:rsid w:val="62FF42F2"/>
    <w:rsid w:val="639D103E"/>
    <w:rsid w:val="63C307B8"/>
    <w:rsid w:val="63FC66A9"/>
    <w:rsid w:val="64010EC8"/>
    <w:rsid w:val="64507BD7"/>
    <w:rsid w:val="64861306"/>
    <w:rsid w:val="64B67821"/>
    <w:rsid w:val="65DC5236"/>
    <w:rsid w:val="65E72DC1"/>
    <w:rsid w:val="65F13A2A"/>
    <w:rsid w:val="65FF1E91"/>
    <w:rsid w:val="666B5955"/>
    <w:rsid w:val="669369CC"/>
    <w:rsid w:val="66B111CC"/>
    <w:rsid w:val="66C95C11"/>
    <w:rsid w:val="670F716E"/>
    <w:rsid w:val="67116FFF"/>
    <w:rsid w:val="6760548C"/>
    <w:rsid w:val="67826833"/>
    <w:rsid w:val="679959F9"/>
    <w:rsid w:val="67C441C5"/>
    <w:rsid w:val="68B038B9"/>
    <w:rsid w:val="69353483"/>
    <w:rsid w:val="69552969"/>
    <w:rsid w:val="69BF403F"/>
    <w:rsid w:val="6A007E39"/>
    <w:rsid w:val="6A112424"/>
    <w:rsid w:val="6A8B379D"/>
    <w:rsid w:val="6A8D2744"/>
    <w:rsid w:val="6AA52007"/>
    <w:rsid w:val="6AF911C8"/>
    <w:rsid w:val="6B153316"/>
    <w:rsid w:val="6B7B21A7"/>
    <w:rsid w:val="6BB2292C"/>
    <w:rsid w:val="6BD6649D"/>
    <w:rsid w:val="6BE83AE5"/>
    <w:rsid w:val="6C493018"/>
    <w:rsid w:val="6C5275BE"/>
    <w:rsid w:val="6CB52F26"/>
    <w:rsid w:val="6CD41FF9"/>
    <w:rsid w:val="6D2D348B"/>
    <w:rsid w:val="6D3F6FB0"/>
    <w:rsid w:val="6D535020"/>
    <w:rsid w:val="6E8D4F4E"/>
    <w:rsid w:val="6EC55736"/>
    <w:rsid w:val="6EF30DCF"/>
    <w:rsid w:val="6F1F63AD"/>
    <w:rsid w:val="6F8C1924"/>
    <w:rsid w:val="6FD208CC"/>
    <w:rsid w:val="701902E4"/>
    <w:rsid w:val="709B7959"/>
    <w:rsid w:val="70D92DAB"/>
    <w:rsid w:val="710F2060"/>
    <w:rsid w:val="71152674"/>
    <w:rsid w:val="71685752"/>
    <w:rsid w:val="723E7F66"/>
    <w:rsid w:val="72916D32"/>
    <w:rsid w:val="72A90517"/>
    <w:rsid w:val="72A93675"/>
    <w:rsid w:val="733B500C"/>
    <w:rsid w:val="734E750D"/>
    <w:rsid w:val="735F6E7C"/>
    <w:rsid w:val="73E01CD3"/>
    <w:rsid w:val="73E64B62"/>
    <w:rsid w:val="74005AA1"/>
    <w:rsid w:val="74066AE4"/>
    <w:rsid w:val="742F1789"/>
    <w:rsid w:val="74A106B3"/>
    <w:rsid w:val="750017DF"/>
    <w:rsid w:val="75160FDC"/>
    <w:rsid w:val="7574755F"/>
    <w:rsid w:val="75DD7733"/>
    <w:rsid w:val="76001605"/>
    <w:rsid w:val="76703E1E"/>
    <w:rsid w:val="76713FFB"/>
    <w:rsid w:val="769C39DC"/>
    <w:rsid w:val="76EF5072"/>
    <w:rsid w:val="775F509E"/>
    <w:rsid w:val="77B533D0"/>
    <w:rsid w:val="780C0CF1"/>
    <w:rsid w:val="78260BD6"/>
    <w:rsid w:val="78500EBA"/>
    <w:rsid w:val="785B6E3E"/>
    <w:rsid w:val="788C14E2"/>
    <w:rsid w:val="79DA4C85"/>
    <w:rsid w:val="7A060040"/>
    <w:rsid w:val="7A117140"/>
    <w:rsid w:val="7B0B32DA"/>
    <w:rsid w:val="7B466D62"/>
    <w:rsid w:val="7B4F4F5B"/>
    <w:rsid w:val="7C1F1BAE"/>
    <w:rsid w:val="7C346927"/>
    <w:rsid w:val="7C3F6092"/>
    <w:rsid w:val="7C462E50"/>
    <w:rsid w:val="7CCF6C9E"/>
    <w:rsid w:val="7CE878C2"/>
    <w:rsid w:val="7D9C7B6C"/>
    <w:rsid w:val="7DBF5AE8"/>
    <w:rsid w:val="7E372F4D"/>
    <w:rsid w:val="7E516CBF"/>
    <w:rsid w:val="7E77290B"/>
    <w:rsid w:val="7ECD3394"/>
    <w:rsid w:val="7F244AD3"/>
    <w:rsid w:val="7F596613"/>
    <w:rsid w:val="7F845C49"/>
    <w:rsid w:val="7FC559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AppData\Roaming\Kingsoft\wps\addons\pool\win-i386\knewfileruby_1.0.0.10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</Template>
  <Pages>2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Office_11.1.0.9305_F1E327BC-269C-435d-A152-05C5408002CA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2018-11-19T08:00:00Z</dcterms:created>
  <dc:creator>飞翔的企鹅1408966261</dc:creator>
  <cp:lastModifiedBy>￠冰ω蝶爱ベ</cp:lastModifiedBy>
  <dcterms:modified xsi:type="dcterms:W3CDTF">2019-12-20T06:55:50Z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