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gif" ContentType="image/gi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4413250</wp:posOffset>
            </wp:positionH>
            <wp:positionV relativeFrom="paragraph">
              <wp:posOffset>-1189355</wp:posOffset>
            </wp:positionV>
            <wp:extent cx="5376545" cy="7596505"/>
            <wp:effectExtent l="0" t="0" r="14605" b="4445"/>
            <wp:wrapNone/>
            <wp:docPr id="8" name="图片 8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未标题-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76545" cy="7596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val="en-US" w:eastAsia="zh-CN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5217160</wp:posOffset>
            </wp:positionH>
            <wp:positionV relativeFrom="paragraph">
              <wp:posOffset>-672465</wp:posOffset>
            </wp:positionV>
            <wp:extent cx="3890645" cy="5266690"/>
            <wp:effectExtent l="0" t="0" r="0" b="0"/>
            <wp:wrapNone/>
            <wp:docPr id="2" name="图片 2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未标题-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9064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-952500</wp:posOffset>
            </wp:positionH>
            <wp:positionV relativeFrom="paragraph">
              <wp:posOffset>-1202055</wp:posOffset>
            </wp:positionV>
            <wp:extent cx="10793095" cy="7630160"/>
            <wp:effectExtent l="0" t="0" r="8255" b="8890"/>
            <wp:wrapNone/>
            <wp:docPr id="5" name="图片 5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未标题-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793095" cy="7630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1120140</wp:posOffset>
                </wp:positionH>
                <wp:positionV relativeFrom="paragraph">
                  <wp:posOffset>125095</wp:posOffset>
                </wp:positionV>
                <wp:extent cx="1143000" cy="4465320"/>
                <wp:effectExtent l="19050" t="19050" r="26670" b="2667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12620" y="1268095"/>
                          <a:ext cx="1143000" cy="446532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李旭科毛笔行书" w:hAnsi="李旭科毛笔行书" w:eastAsia="李旭科毛笔行书" w:cs="李旭科毛笔行书"/>
                                <w:color w:val="F6AB03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李旭科毛笔行书" w:hAnsi="李旭科毛笔行书" w:eastAsia="李旭科毛笔行书" w:cs="李旭科毛笔行书"/>
                                <w:color w:val="F6AB03"/>
                                <w:sz w:val="96"/>
                                <w:szCs w:val="96"/>
                                <w:lang w:val="en-US" w:eastAsia="zh-CN"/>
                              </w:rPr>
                              <w:t>新年晚会节目单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8.2pt;margin-top:9.85pt;height:351.6pt;width:90pt;z-index:251699200;mso-width-relative:page;mso-height-relative:page;" filled="f" stroked="t" coordsize="21600,21600" o:gfxdata="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kEQkQ2QAAAAoBAAAPAAAAAAAAAAEAIAAAACIAAABkcnMvZG93bnJldi54bWxQSwECFAAUAAAA&#10;CACHTuJA/rxRw18CAACfBAAADgAAAAAAAAABACAAAAAoAQAAZHJzL2Uyb0RvYy54bWxQSwUGAAAA&#10;AAYABgBZAQAA+QUAAAAA&#10;">
                <v:fill on="f" focussize="0,0"/>
                <v:stroke weight="3pt" color="#FFC000 [3204]" joinstyle="round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rFonts w:hint="eastAsia" w:ascii="李旭科毛笔行书" w:hAnsi="李旭科毛笔行书" w:eastAsia="李旭科毛笔行书" w:cs="李旭科毛笔行书"/>
                          <w:color w:val="F6AB03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李旭科毛笔行书" w:hAnsi="李旭科毛笔行书" w:eastAsia="李旭科毛笔行书" w:cs="李旭科毛笔行书"/>
                          <w:color w:val="F6AB03"/>
                          <w:sz w:val="96"/>
                          <w:szCs w:val="96"/>
                          <w:lang w:val="en-US" w:eastAsia="zh-CN"/>
                        </w:rPr>
                        <w:t>新年晚会节目单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4884420</wp:posOffset>
                </wp:positionH>
                <wp:positionV relativeFrom="paragraph">
                  <wp:posOffset>3980815</wp:posOffset>
                </wp:positionV>
                <wp:extent cx="5791200" cy="120396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545580" y="5215255"/>
                          <a:ext cx="5791200" cy="1203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方正吕建德字体" w:hAnsi="方正吕建德字体" w:eastAsia="方正吕建德字体" w:cs="方正吕建德字体"/>
                                <w:color w:val="F6AB03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方正吕建德字体" w:hAnsi="方正吕建德字体" w:eastAsia="方正吕建德字体" w:cs="方正吕建德字体"/>
                                <w:color w:val="F6AB03"/>
                                <w:sz w:val="96"/>
                                <w:szCs w:val="96"/>
                                <w:lang w:val="en-US" w:eastAsia="zh-CN"/>
                              </w:rPr>
                              <w:t>新年晚会节目单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4.6pt;margin-top:313.45pt;height:94.8pt;width:456pt;z-index:251698176;mso-width-relative:page;mso-height-relative:page;" filled="f" stroked="f" coordsize="21600,21600" o:gfxdata="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3mT0h3AAAAAwBAAAPAAAAAAAA&#10;AAEAIAAAACIAAABkcnMvZG93bnJldi54bWxQSwECFAAUAAAACACHTuJA2pd3JUcCAABzBAAADgAA&#10;AAAAAAABACAAAAAr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方正吕建德字体" w:hAnsi="方正吕建德字体" w:eastAsia="方正吕建德字体" w:cs="方正吕建德字体"/>
                          <w:color w:val="F6AB03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方正吕建德字体" w:hAnsi="方正吕建德字体" w:eastAsia="方正吕建德字体" w:cs="方正吕建德字体"/>
                          <w:color w:val="F6AB03"/>
                          <w:sz w:val="96"/>
                          <w:szCs w:val="96"/>
                          <w:lang w:val="en-US" w:eastAsia="zh-CN"/>
                        </w:rPr>
                        <w:t>新年晚会节目单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val="en-US" w:eastAsia="zh-CN"/>
        </w:rPr>
        <w:br w:type="page"/>
      </w:r>
    </w:p>
    <w:p>
      <w:pPr>
        <w:rPr>
          <w:rFonts w:hint="eastAsia" w:eastAsiaTheme="minorEastAsia"/>
          <w:lang w:val="en-US" w:eastAsia="zh-CN"/>
        </w:rPr>
      </w:pPr>
      <w:bookmarkStart w:id="0" w:name="_GoBack"/>
      <w:bookmarkEnd w:id="0"/>
      <w:r>
        <w:rPr>
          <w:sz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-529590</wp:posOffset>
            </wp:positionH>
            <wp:positionV relativeFrom="paragraph">
              <wp:posOffset>4495165</wp:posOffset>
            </wp:positionV>
            <wp:extent cx="2809240" cy="1181100"/>
            <wp:effectExtent l="0" t="0" r="10160" b="6985"/>
            <wp:wrapNone/>
            <wp:docPr id="7" name="图片 7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未标题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0924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6557010</wp:posOffset>
            </wp:positionH>
            <wp:positionV relativeFrom="paragraph">
              <wp:posOffset>3824605</wp:posOffset>
            </wp:positionV>
            <wp:extent cx="2809240" cy="1181100"/>
            <wp:effectExtent l="0" t="0" r="10160" b="6985"/>
            <wp:wrapNone/>
            <wp:docPr id="4" name="图片 4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未标题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0924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8246745</wp:posOffset>
            </wp:positionH>
            <wp:positionV relativeFrom="paragraph">
              <wp:posOffset>-670560</wp:posOffset>
            </wp:positionV>
            <wp:extent cx="1694180" cy="735330"/>
            <wp:effectExtent l="0" t="0" r="1270" b="0"/>
            <wp:wrapNone/>
            <wp:docPr id="53" name="图片 53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未标题-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94180" cy="735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6602730</wp:posOffset>
            </wp:positionH>
            <wp:positionV relativeFrom="paragraph">
              <wp:posOffset>-823595</wp:posOffset>
            </wp:positionV>
            <wp:extent cx="2809240" cy="1181100"/>
            <wp:effectExtent l="0" t="0" r="10160" b="0"/>
            <wp:wrapNone/>
            <wp:docPr id="52" name="图片 52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未标题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0924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-908050</wp:posOffset>
            </wp:positionV>
            <wp:extent cx="2809240" cy="1181100"/>
            <wp:effectExtent l="0" t="0" r="10160" b="0"/>
            <wp:wrapNone/>
            <wp:docPr id="51" name="图片 51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未标题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0924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-925195</wp:posOffset>
            </wp:positionH>
            <wp:positionV relativeFrom="paragraph">
              <wp:posOffset>-1174750</wp:posOffset>
            </wp:positionV>
            <wp:extent cx="10798810" cy="7634605"/>
            <wp:effectExtent l="0" t="0" r="2540" b="4445"/>
            <wp:wrapNone/>
            <wp:docPr id="50" name="图片 50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未标题-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798810" cy="7634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2193290</wp:posOffset>
                </wp:positionH>
                <wp:positionV relativeFrom="paragraph">
                  <wp:posOffset>-382905</wp:posOffset>
                </wp:positionV>
                <wp:extent cx="4763135" cy="84836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3135" cy="848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eastAsia" w:ascii="李旭科毛笔行书" w:hAnsi="李旭科毛笔行书" w:eastAsia="李旭科毛笔行书" w:cs="李旭科毛笔行书"/>
                                <w:b/>
                                <w:bCs/>
                                <w:color w:val="C9171E"/>
                                <w:sz w:val="76"/>
                                <w:szCs w:val="7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李旭科毛笔行书" w:hAnsi="李旭科毛笔行书" w:eastAsia="李旭科毛笔行书" w:cs="李旭科毛笔行书"/>
                                <w:b/>
                                <w:bCs/>
                                <w:color w:val="C9171E"/>
                                <w:sz w:val="76"/>
                                <w:szCs w:val="76"/>
                                <w:lang w:val="en-US" w:eastAsia="zh-CN"/>
                              </w:rPr>
                              <w:t>新年晚会节目单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2.7pt;margin-top:-30.15pt;height:66.8pt;width:375.05pt;z-index:251662336;mso-width-relative:page;mso-height-relative:page;" filled="f" stroked="f" coordsize="21600,21600" o:gfxdata="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6UEWo3AAAAAsBAAAPAAAAAAAAAAEAIAAAACIA&#10;AABkcnMvZG93bnJldi54bWxQSwECFAAUAAAACACHTuJANax12z4CAABo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eastAsia" w:ascii="李旭科毛笔行书" w:hAnsi="李旭科毛笔行书" w:eastAsia="李旭科毛笔行书" w:cs="李旭科毛笔行书"/>
                          <w:b/>
                          <w:bCs/>
                          <w:color w:val="C9171E"/>
                          <w:sz w:val="76"/>
                          <w:szCs w:val="76"/>
                          <w:lang w:val="en-US" w:eastAsia="zh-CN"/>
                        </w:rPr>
                      </w:pPr>
                      <w:r>
                        <w:rPr>
                          <w:rFonts w:hint="eastAsia" w:ascii="李旭科毛笔行书" w:hAnsi="李旭科毛笔行书" w:eastAsia="李旭科毛笔行书" w:cs="李旭科毛笔行书"/>
                          <w:b/>
                          <w:bCs/>
                          <w:color w:val="C9171E"/>
                          <w:sz w:val="76"/>
                          <w:szCs w:val="76"/>
                          <w:lang w:val="en-US" w:eastAsia="zh-CN"/>
                        </w:rPr>
                        <w:t>新年晚会节目单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1986915</wp:posOffset>
                </wp:positionV>
                <wp:extent cx="3800475" cy="40957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九、音乐剧《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元旦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156.45pt;height:32.25pt;width:299.25pt;z-index:251679744;mso-width-relative:page;mso-height-relative:page;" filled="f" stroked="f" coordsize="21600,21600" o:gfxdata="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V4eazcAAAADAEAAA8AAAAAAAAAAQAgAAAAIgAA&#10;AGRycy9kb3ducmV2LnhtbFBLAQIUABQAAAAIAIdO4kDWdPAu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九、音乐剧《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元旦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5757545</wp:posOffset>
                </wp:positionH>
                <wp:positionV relativeFrom="paragraph">
                  <wp:posOffset>1786890</wp:posOffset>
                </wp:positionV>
                <wp:extent cx="3800475" cy="409575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选送单位：五大队20人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3.35pt;margin-top:140.7pt;height:32.25pt;width:299.25pt;z-index:251689984;mso-width-relative:page;mso-height-relative:page;" filled="f" stroked="f" coordsize="21600,21600" o:gfxdata="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wECvXdAAAADAEAAA8AAAAAAAAAAQAgAAAAIgAA&#10;AGRycy9kb3ducmV2LnhtbFBLAQIUABQAAAAIAIdO4kAvHUXX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选送单位：五大队20人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5748020</wp:posOffset>
                </wp:positionH>
                <wp:positionV relativeFrom="paragraph">
                  <wp:posOffset>1548765</wp:posOffset>
                </wp:positionV>
                <wp:extent cx="3800475" cy="409575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表演者：毛华展 王燕群 言小华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2.6pt;margin-top:121.95pt;height:32.25pt;width:299.25pt;z-index:251688960;mso-width-relative:page;mso-height-relative:page;" filled="f" stroked="f" coordsize="21600,21600" o:gfxdata="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x1DffcAAAADAEAAA8AAAAAAAAAAQAgAAAAIgAA&#10;AGRycy9kb3ducmV2LnhtbFBLAQIUABQAAAAIAIdO4kAGN+7p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表演者：毛华展 王燕群 言小华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5757545</wp:posOffset>
                </wp:positionH>
                <wp:positionV relativeFrom="paragraph">
                  <wp:posOffset>1167765</wp:posOffset>
                </wp:positionV>
                <wp:extent cx="3800475" cy="40957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八、相声《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八戒和嫦娥的幸福生活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3.35pt;margin-top:91.95pt;height:32.25pt;width:299.25pt;z-index:251678720;mso-width-relative:page;mso-height-relative:page;" filled="f" stroked="f" coordsize="21600,21600" o:gfxdata="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RrFp83QAAAAwBAAAPAAAAAAAAAAEAIAAAACIA&#10;AABkcnMvZG93bnJldi54bWxQSwECFAAUAAAACACHTuJAtgYAaT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八、相声《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八戒和嫦娥的幸福生活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5757545</wp:posOffset>
                </wp:positionH>
                <wp:positionV relativeFrom="paragraph">
                  <wp:posOffset>577215</wp:posOffset>
                </wp:positionV>
                <wp:extent cx="3800475" cy="40957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8"/>
                                <w:szCs w:val="28"/>
                              </w:rPr>
                              <w:t>七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器乐演奏《春江潮水明月升》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3.35pt;margin-top:45.45pt;height:32.25pt;width:299.25pt;z-index:251677696;mso-width-relative:page;mso-height-relative:page;" filled="f" stroked="f" coordsize="21600,21600" o:gfxdata="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1Bk3r2gAAAAsBAAAPAAAAAAAAAAEAIAAAACIAAABk&#10;cnMvZG93bnJldi54bWxQSwECFAAUAAAACACHTuJAI31W4j0CAABo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b/>
                          <w:bCs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8"/>
                          <w:szCs w:val="28"/>
                        </w:rPr>
                        <w:t>七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器乐演奏《春江潮水明月升》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5757545</wp:posOffset>
                </wp:positionH>
                <wp:positionV relativeFrom="paragraph">
                  <wp:posOffset>958215</wp:posOffset>
                </wp:positionV>
                <wp:extent cx="3800475" cy="40957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选送单位：四大队18人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3.35pt;margin-top:75.45pt;height:32.25pt;width:299.25pt;z-index:251663360;mso-width-relative:page;mso-height-relative:page;" filled="f" stroked="f" coordsize="21600,21600" o:gfxdata="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VhBZHcAAAADAEAAA8AAAAAAAAAAQAgAAAAIgAA&#10;AGRycy9kb3ducmV2LnhtbFBLAQIUABQAAAAIAIdO4kBk2oJl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选送单位：四大队18人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4234815</wp:posOffset>
                </wp:positionV>
                <wp:extent cx="3800475" cy="409575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选送单位：二大队7人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333.45pt;height:32.25pt;width:299.25pt;z-index:251693056;mso-width-relative:page;mso-height-relative:page;" filled="f" stroked="f" coordsize="21600,21600" o:gfxdata="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ed8GD3QAAAAwBAAAPAAAAAAAAAAEAIAAAACIA&#10;AABkcnMvZG93bnJldi54bWxQSwECFAAUAAAACACHTuJA0ZfOkT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选送单位：二大队7人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3415665</wp:posOffset>
                </wp:positionV>
                <wp:extent cx="3800475" cy="409575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等选送单位：六大队22人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268.95pt;height:32.25pt;width:299.25pt;z-index:251692032;mso-width-relative:page;mso-height-relative:page;" filled="f" stroked="f" coordsize="21600,21600" o:gfxdata="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ksVuS3QAAAAwBAAAPAAAAAAAAAAEAIAAAACIA&#10;AABkcnMvZG93bnJldi54bWxQSwECFAAUAAAACACHTuJAROyYGj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等选送单位：六大队22人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2606040</wp:posOffset>
                </wp:positionV>
                <wp:extent cx="3800475" cy="409575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等选送单位：四大队18人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205.2pt;height:32.25pt;width:299.25pt;z-index:251691008;mso-width-relative:page;mso-height-relative:page;" filled="f" stroked="f" coordsize="21600,21600" o:gfxdata="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mPnFjdAAAADAEAAA8AAAAAAAAAAQAgAAAAIgAA&#10;AGRycy9kb3ducmV2LnhtbFBLAQIUABQAAAAIAIdO4kC6ZhNc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等选送单位：四大队18人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4025265</wp:posOffset>
                </wp:positionV>
                <wp:extent cx="3800475" cy="409575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大合唱《</w:t>
                            </w: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  <w:lang w:eastAsia="zh-CN"/>
                              </w:rPr>
                              <w:t>月光下的誓言</w:t>
                            </w: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316.95pt;height:32.25pt;width:299.25pt;z-index:251684864;mso-width-relative:page;mso-height-relative:page;" filled="f" stroked="f" coordsize="21600,21600" o:gfxdata="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UEen3dAAAADAEAAA8AAAAAAAAAAQAgAAAAIgAA&#10;AGRycy9kb3ducmV2LnhtbFBLAQIUABQAAAAIAIdO4kC/GrEo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大合唱《</w:t>
                      </w: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  <w:lang w:eastAsia="zh-CN"/>
                        </w:rPr>
                        <w:t>月光下的誓言</w:t>
                      </w: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3644265</wp:posOffset>
                </wp:positionV>
                <wp:extent cx="3800475" cy="409575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十一、尾声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286.95pt;height:32.25pt;width:299.25pt;z-index:251683840;mso-width-relative:page;mso-height-relative:page;" filled="f" stroked="f" coordsize="21600,21600" o:gfxdata="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D+ISP3QAAAAwBAAAPAAAAAAAAAAEAIAAAACIA&#10;AABkcnMvZG93bnJldi54bWxQSwECFAAUAAAACACHTuJAQZA6bj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十一、尾声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3196590</wp:posOffset>
                </wp:positionV>
                <wp:extent cx="2839720" cy="409575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972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表演者：王博 张文群 言小华 方刚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251.7pt;height:32.25pt;width:223.6pt;z-index:251682816;mso-width-relative:page;mso-height-relative:page;" filled="f" stroked="f" coordsize="21600,21600" o:gfxdata="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34ZWHcAAAADAEAAA8AAAAAAAAAAQAgAAAAIgAA&#10;AGRycy9kb3ducmV2LnhtbFBLAQIUABQAAAAIAIdO4kAEjA6w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表演者：王博 张文群 言小华 方刚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2815590</wp:posOffset>
                </wp:positionV>
                <wp:extent cx="2943225" cy="40957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十、歌舞《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元旦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的思念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221.7pt;height:32.25pt;width:231.75pt;z-index:251681792;mso-width-relative:page;mso-height-relative:page;" filled="f" stroked="f" coordsize="21600,21600" o:gfxdata="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AONv4LeAAAADAEAAA8AAAAAAAAAAQAgAAAA&#10;IgAAAGRycy9kb3ducmV2LnhtbFBLAQIUABQAAAAIAIdO4kBicc16PgIAAGgEAAAOAAAAAAAAAAEA&#10;IAAAAC0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十、歌舞《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元旦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的思念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5773420</wp:posOffset>
                </wp:positionH>
                <wp:positionV relativeFrom="paragraph">
                  <wp:posOffset>2367915</wp:posOffset>
                </wp:positionV>
                <wp:extent cx="3800475" cy="409575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表演者：王明哲 周小风 张文群 言小华 刘垦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6pt;margin-top:186.45pt;height:32.25pt;width:299.25pt;z-index:251680768;mso-width-relative:page;mso-height-relative:page;" filled="f" stroked="f" coordsize="21600,21600" o:gfxdata="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4jII7dAAAADAEAAA8AAAAAAAAAAQAgAAAAIgAA&#10;AGRycy9kb3ducmV2LnhtbFBLAQIUABQAAAAIAIdO4kAo/nto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表演者：王明哲 周小风 张文群 言小华 刘垦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3834765</wp:posOffset>
                </wp:positionV>
                <wp:extent cx="3800475" cy="409575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选送单位：六大队23人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301.95pt;height:32.25pt;width:299.25pt;z-index:251687936;mso-width-relative:page;mso-height-relative:page;" filled="f" stroked="f" coordsize="21600,21600" o:gfxdata="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32BGC2gAAAAoBAAAPAAAAAAAAAAEAIAAAACIAAABk&#10;cnMvZG93bnJldi54bWxQSwECFAAUAAAACACHTuJAk0y4Yj0CAABo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选送单位：六大队23人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297815</wp:posOffset>
                </wp:positionH>
                <wp:positionV relativeFrom="paragraph">
                  <wp:posOffset>1824990</wp:posOffset>
                </wp:positionV>
                <wp:extent cx="3800475" cy="409575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选送单位：六大队22人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.45pt;margin-top:143.7pt;height:32.25pt;width:299.25pt;z-index:251685888;mso-width-relative:page;mso-height-relative:page;" filled="f" stroked="f" coordsize="21600,21600" o:gfxdata="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3a6e7cAAAACgEAAA8AAAAAAAAAAQAgAAAAIgAA&#10;AGRycy9kb3ducmV2LnhtbFBLAQIUABQAAAAIAIdO4kDU62zl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选送单位：六大队22人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4406265</wp:posOffset>
                </wp:positionV>
                <wp:extent cx="3800475" cy="40957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表演者：李飞 张文群 言小华 方刚 王海兰 刘垦等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346.95pt;height:32.25pt;width:299.25pt;z-index:251676672;mso-width-relative:page;mso-height-relative:page;" filled="f" stroked="f" coordsize="21600,21600" o:gfxdata="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NmJ1udsAAAAKAQAADwAAAAAAAAABACAAAAAiAAAA&#10;ZHJzL2Rvd25yZXYueG1sUEsBAhQAFAAAAAgAh07iQPGh1O4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表演者：李飞 张文群 言小华 方刚 王海兰 刘垦等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4025265</wp:posOffset>
                </wp:positionV>
                <wp:extent cx="3800475" cy="40957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六、配乐诗朗诵《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一起努力奋进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316.95pt;height:32.25pt;width:299.25pt;z-index:251675648;mso-width-relative:page;mso-height-relative:page;" filled="f" stroked="f" coordsize="21600,21600" o:gfxdata="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iS58d2wAAAAoBAAAPAAAAAAAAAAEAIAAAACIAAABk&#10;cnMvZG93bnJldi54bWxQSwECFAAUAAAACACHTuJADytfqD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六、配乐诗朗诵《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一起努力奋进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3225165</wp:posOffset>
                </wp:positionV>
                <wp:extent cx="3800475" cy="40957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五、表演唱《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元旦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回家看看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253.95pt;height:32.25pt;width:299.25pt;z-index:251674624;mso-width-relative:page;mso-height-relative:page;" filled="f" stroked="f" coordsize="21600,21600" o:gfxdata="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FBuqAtsAAAAKAQAADwAAAAAAAAABACAAAAAiAAAA&#10;ZHJzL2Rvd25yZXYueG1sUEsBAhQAFAAAAAgAh07iQPM+SCU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五、表演唱《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元旦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回家看看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3606165</wp:posOffset>
                </wp:positionV>
                <wp:extent cx="3800475" cy="40957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表演者：金元庆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王子群 陈滨 志强言等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283.95pt;height:32.25pt;width:299.25pt;z-index:251686912;mso-width-relative:page;mso-height-relative:page;" filled="f" stroked="f" coordsize="21600,21600" o:gfxdata="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WI1sVdsAAAAKAQAADwAAAAAAAAABACAAAAAiAAAA&#10;ZHJzL2Rvd25yZXYueG1sUEsBAhQAFAAAAAgAh07iQJpQCSM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表演者：金元庆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王子群 陈滨 志强言等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2625090</wp:posOffset>
                </wp:positionV>
                <wp:extent cx="3800475" cy="40957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四、相声《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今天元旦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206.7pt;height:32.25pt;width:299.25pt;z-index:251672576;mso-width-relative:page;mso-height-relative:page;" filled="f" stroked="f" coordsize="21600,21600" o:gfxdata="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Pt1uB2wAAAAoBAAAPAAAAAAAAAAEAIAAAACIAAABk&#10;cnMvZG93bnJldi54bWxQSwECFAAUAAAACACHTuJAmM+V6D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四、相声《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今天元旦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3006090</wp:posOffset>
                </wp:positionV>
                <wp:extent cx="3800475" cy="409575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表演者：毛华展 王燕群 言小华</w:t>
                            </w: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  <w:lang w:val="en-US" w:eastAsia="zh-CN"/>
                              </w:rPr>
                              <w:t xml:space="preserve"> 庄山 五志言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236.7pt;height:32.25pt;width:299.25pt;z-index:251673600;mso-width-relative:page;mso-height-relative:page;" filled="f" stroked="f" coordsize="21600,21600" o:gfxdata="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PozfjcAAAACgEAAA8AAAAAAAAAAQAgAAAAIgAA&#10;AGRycy9kb3ducmV2LnhtbFBLAQIUABQAAAAIAIdO4kBmRR6u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表演者：毛华展 王燕群 言小华</w:t>
                      </w: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  <w:lang w:val="en-US" w:eastAsia="zh-CN"/>
                        </w:rPr>
                        <w:t xml:space="preserve"> 庄山 五志言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2025015</wp:posOffset>
                </wp:positionV>
                <wp:extent cx="3800475" cy="40957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三、音乐小品《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元旦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159.45pt;height:32.25pt;width:299.25pt;z-index:251670528;mso-width-relative:page;mso-height-relative:page;" filled="f" stroked="f" coordsize="21600,21600" o:gfxdata="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/mODj2wAAAAoBAAAPAAAAAAAAAAEAIAAAACIAAABk&#10;cnMvZG93bnJldi54bWxQSwECFAAUAAAACACHTuJADbTDYz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三、音乐小品《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元旦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2406015</wp:posOffset>
                </wp:positionV>
                <wp:extent cx="3800475" cy="40957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表演者：毛华展 王燕群 言小华</w:t>
                            </w: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  <w:lang w:val="en-US" w:eastAsia="zh-CN"/>
                              </w:rPr>
                              <w:t xml:space="preserve"> 方方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189.45pt;height:32.25pt;width:299.25pt;z-index:251671552;mso-width-relative:page;mso-height-relative:page;" filled="f" stroked="f" coordsize="21600,21600" o:gfxdata="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FlHXN2wAAAAoBAAAPAAAAAAAAAAEAIAAAACIAAABk&#10;cnMvZG93bnJldi54bWxQSwECFAAUAAAACACHTuJAJ1JDMz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表演者：毛华展 王燕群 言小华</w:t>
                      </w: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  <w:lang w:val="en-US" w:eastAsia="zh-CN"/>
                        </w:rPr>
                        <w:t xml:space="preserve"> 方方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1596390</wp:posOffset>
                </wp:positionV>
                <wp:extent cx="3800475" cy="40957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表演者：王明哲 周小风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125.7pt;height:32.25pt;width:299.25pt;z-index:251669504;mso-width-relative:page;mso-height-relative:page;" filled="f" stroked="f" coordsize="21600,21600" o:gfxdata="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9U49rNwAAAAKAQAADwAAAAAAAAABACAAAAAiAAAA&#10;ZHJzL2Rvd25yZXYueG1sUEsBAhQAFAAAAAgAh07iQPWOwT8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表演者：王明哲 周小风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1215390</wp:posOffset>
                </wp:positionV>
                <wp:extent cx="3800475" cy="40957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二、歌曲《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我的心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95.7pt;height:32.25pt;width:299.25pt;z-index:251668480;mso-width-relative:page;mso-height-relative:page;" filled="f" stroked="f" coordsize="21600,21600" o:gfxdata="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jh3nvaAAAACgEAAA8AAAAAAAAAAQAgAAAAIgAAAGRy&#10;cy9kb3ducmV2LnhtbFBLAQIUABQAAAAIAIdO4kCyKRW4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二、歌曲《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我的心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1024890</wp:posOffset>
                </wp:positionV>
                <wp:extent cx="3800475" cy="40957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1"/>
                                <w:szCs w:val="21"/>
                              </w:rPr>
                              <w:t>选送单位：三大队11人 四大15人 五大队20人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80.7pt;height:32.25pt;width:299.25pt;z-index:251667456;mso-width-relative:page;mso-height-relative:page;" filled="f" stroked="f" coordsize="21600,21600" o:gfxdata="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UELDnaAAAACgEAAA8AAAAAAAAAAQAgAAAAIgAAAGRy&#10;cy9kb3ducmV2LnhtbFBLAQIUABQAAAAIAIdO4kBg9Ze0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1"/>
                          <w:szCs w:val="21"/>
                        </w:rPr>
                        <w:t>选送单位：三大队11人 四大15人 五大队20人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643890</wp:posOffset>
                </wp:positionV>
                <wp:extent cx="3800475" cy="40957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88390" y="1834515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一、开场舞《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明月升起的的地方</w:t>
                            </w: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sz w:val="28"/>
                                <w:szCs w:val="28"/>
                              </w:rPr>
                              <w:t>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7pt;margin-top:50.7pt;height:32.25pt;width:299.25pt;z-index:251666432;mso-width-relative:page;mso-height-relative:page;" filled="f" stroked="f" coordsize="21600,21600" o:gfxdata="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pkupu2wAAAAoBAAAPAAAAAAAAAAEA&#10;IAAAACIAAABkcnMvZG93bnJldi54bWxQSwECFAAUAAAACACHTuJAPu9NR0UCAAB0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一、开场舞《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明月升起的的地方</w:t>
                      </w: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sz w:val="28"/>
                          <w:szCs w:val="28"/>
                        </w:rPr>
                        <w:t>》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李旭科毛笔行书">
    <w:altName w:val="宋体"/>
    <w:panose1 w:val="02010600030101010101"/>
    <w:charset w:val="86"/>
    <w:family w:val="auto"/>
    <w:pitch w:val="default"/>
    <w:sig w:usb0="00000000" w:usb1="00000000" w:usb2="00000000" w:usb3="00000000" w:csb0="00040001" w:csb1="00000000"/>
  </w:font>
  <w:font w:name="方正吕建德字体">
    <w:altName w:val="宋体"/>
    <w:panose1 w:val="02010600010101010101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A304BB2"/>
    <w:rsid w:val="003B771A"/>
    <w:rsid w:val="01032BF7"/>
    <w:rsid w:val="011B6C26"/>
    <w:rsid w:val="014A03E7"/>
    <w:rsid w:val="01725952"/>
    <w:rsid w:val="01772561"/>
    <w:rsid w:val="02574FE9"/>
    <w:rsid w:val="02CA7E22"/>
    <w:rsid w:val="03FD1CE3"/>
    <w:rsid w:val="04A377DB"/>
    <w:rsid w:val="04F3405A"/>
    <w:rsid w:val="057165BD"/>
    <w:rsid w:val="057669F5"/>
    <w:rsid w:val="058942EF"/>
    <w:rsid w:val="05974FBC"/>
    <w:rsid w:val="05D80295"/>
    <w:rsid w:val="06E04A52"/>
    <w:rsid w:val="074C7D86"/>
    <w:rsid w:val="07935C41"/>
    <w:rsid w:val="079E2C6B"/>
    <w:rsid w:val="07E45C32"/>
    <w:rsid w:val="08006935"/>
    <w:rsid w:val="082617D8"/>
    <w:rsid w:val="08F044BF"/>
    <w:rsid w:val="09895DC1"/>
    <w:rsid w:val="09E40FA3"/>
    <w:rsid w:val="0A91177D"/>
    <w:rsid w:val="0BFA6136"/>
    <w:rsid w:val="0C182F1E"/>
    <w:rsid w:val="0D0A5346"/>
    <w:rsid w:val="0D315D3E"/>
    <w:rsid w:val="0D3E5A48"/>
    <w:rsid w:val="0E5E1166"/>
    <w:rsid w:val="0ED247B5"/>
    <w:rsid w:val="10B077B3"/>
    <w:rsid w:val="10EA083F"/>
    <w:rsid w:val="118578F1"/>
    <w:rsid w:val="122C23F3"/>
    <w:rsid w:val="12482112"/>
    <w:rsid w:val="12594E46"/>
    <w:rsid w:val="1285274A"/>
    <w:rsid w:val="12AD03F9"/>
    <w:rsid w:val="13CA7615"/>
    <w:rsid w:val="14184786"/>
    <w:rsid w:val="141A4574"/>
    <w:rsid w:val="14224F81"/>
    <w:rsid w:val="14697AB0"/>
    <w:rsid w:val="148F120B"/>
    <w:rsid w:val="15A021F2"/>
    <w:rsid w:val="15BC6410"/>
    <w:rsid w:val="15F23E54"/>
    <w:rsid w:val="160A384D"/>
    <w:rsid w:val="163D28A4"/>
    <w:rsid w:val="165702FE"/>
    <w:rsid w:val="16652AC5"/>
    <w:rsid w:val="170E6207"/>
    <w:rsid w:val="175D560B"/>
    <w:rsid w:val="17970B99"/>
    <w:rsid w:val="17AB5F84"/>
    <w:rsid w:val="18A15532"/>
    <w:rsid w:val="18D44645"/>
    <w:rsid w:val="18E26205"/>
    <w:rsid w:val="19A470D9"/>
    <w:rsid w:val="1A2E766B"/>
    <w:rsid w:val="1AC04EE8"/>
    <w:rsid w:val="1B6F239C"/>
    <w:rsid w:val="1B724BDE"/>
    <w:rsid w:val="1BE305BF"/>
    <w:rsid w:val="1C612A0A"/>
    <w:rsid w:val="1CCF78C4"/>
    <w:rsid w:val="1CFC21DF"/>
    <w:rsid w:val="1D5A1D90"/>
    <w:rsid w:val="1DCB2AFC"/>
    <w:rsid w:val="1DD848B4"/>
    <w:rsid w:val="1E64111E"/>
    <w:rsid w:val="1E966BAC"/>
    <w:rsid w:val="1EF53AAC"/>
    <w:rsid w:val="1F8E0407"/>
    <w:rsid w:val="1F8F5AB4"/>
    <w:rsid w:val="20430751"/>
    <w:rsid w:val="20904490"/>
    <w:rsid w:val="2128339A"/>
    <w:rsid w:val="21C81473"/>
    <w:rsid w:val="22053ED6"/>
    <w:rsid w:val="222E0CC1"/>
    <w:rsid w:val="22642B37"/>
    <w:rsid w:val="230D2685"/>
    <w:rsid w:val="23C91252"/>
    <w:rsid w:val="24140CE0"/>
    <w:rsid w:val="24947871"/>
    <w:rsid w:val="25044D8E"/>
    <w:rsid w:val="25521CAD"/>
    <w:rsid w:val="25D069B8"/>
    <w:rsid w:val="26296894"/>
    <w:rsid w:val="26E57E27"/>
    <w:rsid w:val="28087D95"/>
    <w:rsid w:val="2887613A"/>
    <w:rsid w:val="295E190C"/>
    <w:rsid w:val="29AD20D3"/>
    <w:rsid w:val="29D931AB"/>
    <w:rsid w:val="29FD4ED1"/>
    <w:rsid w:val="2A304BB2"/>
    <w:rsid w:val="2A554555"/>
    <w:rsid w:val="2A562359"/>
    <w:rsid w:val="2B4733AB"/>
    <w:rsid w:val="2B86083A"/>
    <w:rsid w:val="2BAD6252"/>
    <w:rsid w:val="2BC7239D"/>
    <w:rsid w:val="2C141C9D"/>
    <w:rsid w:val="2C177027"/>
    <w:rsid w:val="2CD245EA"/>
    <w:rsid w:val="2E196C65"/>
    <w:rsid w:val="2E682D04"/>
    <w:rsid w:val="2E770B8B"/>
    <w:rsid w:val="2EA80BEC"/>
    <w:rsid w:val="301711FC"/>
    <w:rsid w:val="30886B46"/>
    <w:rsid w:val="30DF0235"/>
    <w:rsid w:val="31930171"/>
    <w:rsid w:val="32511552"/>
    <w:rsid w:val="3280475F"/>
    <w:rsid w:val="33151237"/>
    <w:rsid w:val="332B2D39"/>
    <w:rsid w:val="332C6584"/>
    <w:rsid w:val="33316533"/>
    <w:rsid w:val="33560CDB"/>
    <w:rsid w:val="335679C0"/>
    <w:rsid w:val="34054E69"/>
    <w:rsid w:val="340E0DD7"/>
    <w:rsid w:val="34512DA2"/>
    <w:rsid w:val="34997327"/>
    <w:rsid w:val="34C83B6C"/>
    <w:rsid w:val="354F3ADE"/>
    <w:rsid w:val="360C7BBB"/>
    <w:rsid w:val="36466E39"/>
    <w:rsid w:val="36481AF5"/>
    <w:rsid w:val="3664523F"/>
    <w:rsid w:val="36AB070B"/>
    <w:rsid w:val="37643378"/>
    <w:rsid w:val="37AA0C7D"/>
    <w:rsid w:val="381D0947"/>
    <w:rsid w:val="383A27F6"/>
    <w:rsid w:val="389C76E9"/>
    <w:rsid w:val="38CE2C43"/>
    <w:rsid w:val="39124066"/>
    <w:rsid w:val="396A25ED"/>
    <w:rsid w:val="3AD1475E"/>
    <w:rsid w:val="3B3D462C"/>
    <w:rsid w:val="3B651C9A"/>
    <w:rsid w:val="3B9F6952"/>
    <w:rsid w:val="3BD51285"/>
    <w:rsid w:val="3BEA203C"/>
    <w:rsid w:val="3C1E75D1"/>
    <w:rsid w:val="3CF83D5F"/>
    <w:rsid w:val="3D647757"/>
    <w:rsid w:val="3D655453"/>
    <w:rsid w:val="3D705202"/>
    <w:rsid w:val="3D8C1A7F"/>
    <w:rsid w:val="3E532262"/>
    <w:rsid w:val="3EEF5C52"/>
    <w:rsid w:val="3F2078F6"/>
    <w:rsid w:val="41E80E43"/>
    <w:rsid w:val="42DA22EE"/>
    <w:rsid w:val="42F1396F"/>
    <w:rsid w:val="43092DA9"/>
    <w:rsid w:val="43383E02"/>
    <w:rsid w:val="433C7C75"/>
    <w:rsid w:val="43E75816"/>
    <w:rsid w:val="44097F3B"/>
    <w:rsid w:val="44111CF7"/>
    <w:rsid w:val="44343FF8"/>
    <w:rsid w:val="44386E83"/>
    <w:rsid w:val="445B3DC6"/>
    <w:rsid w:val="44A50540"/>
    <w:rsid w:val="452F10FE"/>
    <w:rsid w:val="45783F53"/>
    <w:rsid w:val="47104AA0"/>
    <w:rsid w:val="47150A63"/>
    <w:rsid w:val="479D305B"/>
    <w:rsid w:val="49443617"/>
    <w:rsid w:val="496640D7"/>
    <w:rsid w:val="49995F35"/>
    <w:rsid w:val="49C623B4"/>
    <w:rsid w:val="4A501D3D"/>
    <w:rsid w:val="4A5E4335"/>
    <w:rsid w:val="4A6D4E8C"/>
    <w:rsid w:val="4AB0153E"/>
    <w:rsid w:val="4C023CA4"/>
    <w:rsid w:val="4C363987"/>
    <w:rsid w:val="4C9E73BA"/>
    <w:rsid w:val="4CE0021D"/>
    <w:rsid w:val="4D332C1B"/>
    <w:rsid w:val="4D586643"/>
    <w:rsid w:val="4DC00666"/>
    <w:rsid w:val="4DD61589"/>
    <w:rsid w:val="4EF3216B"/>
    <w:rsid w:val="4F8F544D"/>
    <w:rsid w:val="4FB2569B"/>
    <w:rsid w:val="5037124C"/>
    <w:rsid w:val="50D26724"/>
    <w:rsid w:val="51C12532"/>
    <w:rsid w:val="53370508"/>
    <w:rsid w:val="537E5427"/>
    <w:rsid w:val="540F5F3D"/>
    <w:rsid w:val="54B25A4C"/>
    <w:rsid w:val="54D15A76"/>
    <w:rsid w:val="553873E4"/>
    <w:rsid w:val="55661FEC"/>
    <w:rsid w:val="55947F64"/>
    <w:rsid w:val="55B5676B"/>
    <w:rsid w:val="55DF107C"/>
    <w:rsid w:val="56242063"/>
    <w:rsid w:val="56377DF8"/>
    <w:rsid w:val="56A630AD"/>
    <w:rsid w:val="56FD10DE"/>
    <w:rsid w:val="57996C58"/>
    <w:rsid w:val="584C0EDC"/>
    <w:rsid w:val="58C00EBE"/>
    <w:rsid w:val="591C3434"/>
    <w:rsid w:val="592B284B"/>
    <w:rsid w:val="599A1EB6"/>
    <w:rsid w:val="59D82963"/>
    <w:rsid w:val="5A0C3DCF"/>
    <w:rsid w:val="5A3F1AF8"/>
    <w:rsid w:val="5A696B85"/>
    <w:rsid w:val="5B132617"/>
    <w:rsid w:val="5B647918"/>
    <w:rsid w:val="5B824C94"/>
    <w:rsid w:val="5BBB19B7"/>
    <w:rsid w:val="5C5E4B54"/>
    <w:rsid w:val="5D3C78B8"/>
    <w:rsid w:val="5D5836C6"/>
    <w:rsid w:val="5D732B16"/>
    <w:rsid w:val="5E314B8F"/>
    <w:rsid w:val="5EFA5DB1"/>
    <w:rsid w:val="5F5572B4"/>
    <w:rsid w:val="5F58612F"/>
    <w:rsid w:val="5FC30FA0"/>
    <w:rsid w:val="601B6EC7"/>
    <w:rsid w:val="604C6E7E"/>
    <w:rsid w:val="6074427F"/>
    <w:rsid w:val="60F21536"/>
    <w:rsid w:val="60FA673C"/>
    <w:rsid w:val="613D5CFF"/>
    <w:rsid w:val="61BE6FB5"/>
    <w:rsid w:val="62FF42F2"/>
    <w:rsid w:val="64010EC8"/>
    <w:rsid w:val="64507BD7"/>
    <w:rsid w:val="64861306"/>
    <w:rsid w:val="64B67821"/>
    <w:rsid w:val="65DC5236"/>
    <w:rsid w:val="65E72DC1"/>
    <w:rsid w:val="65F13A2A"/>
    <w:rsid w:val="666B5955"/>
    <w:rsid w:val="669369CC"/>
    <w:rsid w:val="66B111CC"/>
    <w:rsid w:val="66C95C11"/>
    <w:rsid w:val="670F716E"/>
    <w:rsid w:val="6760548C"/>
    <w:rsid w:val="67C441C5"/>
    <w:rsid w:val="69353483"/>
    <w:rsid w:val="69BF403F"/>
    <w:rsid w:val="6A007E39"/>
    <w:rsid w:val="6A8B379D"/>
    <w:rsid w:val="6A8D2744"/>
    <w:rsid w:val="6AA52007"/>
    <w:rsid w:val="6B153316"/>
    <w:rsid w:val="6B7B21A7"/>
    <w:rsid w:val="6BB2292C"/>
    <w:rsid w:val="6BD6649D"/>
    <w:rsid w:val="6BE83AE5"/>
    <w:rsid w:val="6C493018"/>
    <w:rsid w:val="6C5275BE"/>
    <w:rsid w:val="6CB52F26"/>
    <w:rsid w:val="6CD41FF9"/>
    <w:rsid w:val="6D2D348B"/>
    <w:rsid w:val="6D3F6FB0"/>
    <w:rsid w:val="6D535020"/>
    <w:rsid w:val="6E8D4F4E"/>
    <w:rsid w:val="6EC55736"/>
    <w:rsid w:val="6F1F63AD"/>
    <w:rsid w:val="6FD208CC"/>
    <w:rsid w:val="701902E4"/>
    <w:rsid w:val="709B7959"/>
    <w:rsid w:val="70D92DAB"/>
    <w:rsid w:val="710F2060"/>
    <w:rsid w:val="71685752"/>
    <w:rsid w:val="723E7F66"/>
    <w:rsid w:val="72916D32"/>
    <w:rsid w:val="733B500C"/>
    <w:rsid w:val="735F6E7C"/>
    <w:rsid w:val="73E01CD3"/>
    <w:rsid w:val="74005AA1"/>
    <w:rsid w:val="74066AE4"/>
    <w:rsid w:val="742F1789"/>
    <w:rsid w:val="74A106B3"/>
    <w:rsid w:val="76703E1E"/>
    <w:rsid w:val="76713FFB"/>
    <w:rsid w:val="769C39DC"/>
    <w:rsid w:val="775F509E"/>
    <w:rsid w:val="77B533D0"/>
    <w:rsid w:val="78500EBA"/>
    <w:rsid w:val="788C14E2"/>
    <w:rsid w:val="7A060040"/>
    <w:rsid w:val="7B0B32DA"/>
    <w:rsid w:val="7B466D62"/>
    <w:rsid w:val="7C1F1BAE"/>
    <w:rsid w:val="7C3F6092"/>
    <w:rsid w:val="7CE878C2"/>
    <w:rsid w:val="7D9C7B6C"/>
    <w:rsid w:val="7E516CBF"/>
    <w:rsid w:val="7ECD3394"/>
    <w:rsid w:val="7F244AD3"/>
    <w:rsid w:val="7F845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GIF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AppData\Roaming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2018-07-14T05:15:00Z</dcterms:created>
  <dc:creator>飞翔的企鹅1408966261</dc:creator>
  <cp:lastModifiedBy>泄凶卮赵坦</cp:lastModifiedBy>
  <dcterms:modified xsi:type="dcterms:W3CDTF">2021-12-23T10:23:36Z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5B05E69B3A224A15B3B9B2DE7A6E703C</vt:lpwstr>
  </property>
</Properties>
</file>