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2687955</wp:posOffset>
                </wp:positionH>
                <wp:positionV relativeFrom="paragraph">
                  <wp:posOffset>8345805</wp:posOffset>
                </wp:positionV>
                <wp:extent cx="1504950" cy="695325"/>
                <wp:effectExtent l="0" t="0" r="0" b="9525"/>
                <wp:wrapNone/>
                <wp:docPr id="11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6953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11.65pt;margin-top:657.15pt;height:54.75pt;width:118.5pt;z-index:251666432;v-text-anchor:middle;mso-width-relative:page;mso-height-relative:page;" fillcolor="#FFFFFF [3212]" filled="t" stroked="f" coordsize="21600,21600" o:gfxdata="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GDnRfnZAAAADQEAAA8AAAAAAAAAAQAgAAAAIgAAAGRycy9kb3ducmV2&#10;LnhtbFBLAQIUABQAAAAIAIdO4kA3ZJ9abQIAANAEAAAOAAAAAAAAAAEAIAAAACgBAABkcnMvZTJv&#10;RG9jLnhtbFBLBQYAAAAABgAGAFkBAAAHBgAAAAA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6659880</wp:posOffset>
                </wp:positionV>
                <wp:extent cx="8884920" cy="2495550"/>
                <wp:effectExtent l="0" t="0" r="0" b="0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4920" cy="2495550"/>
                          <a:chOff x="0" y="0"/>
                          <a:chExt cx="8884920" cy="2495550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图片包含 文字&#10;&#10;已生成高可信度的说明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86" t="34004" r="32848" b="542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195" cy="248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图片 8" descr="图片包含 文字&#10;&#10;已生成高可信度的说明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86" t="34004" r="32848" b="5424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4276725" y="9525"/>
                            <a:ext cx="4608195" cy="248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top:524.4pt;height:196.5pt;width:699.6pt;mso-position-horizontal:center;mso-position-horizontal-relative:margin;z-index:-251651072;mso-width-relative:page;mso-height-relative:page;" coordsize="8884920,2495550" o:gfxdata="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">
                <o:lock v:ext="edit" aspectratio="f"/>
                <v:shape id="_x0000_s1026" o:spid="_x0000_s1026" o:spt="75" alt="图片包含 文字&#10;&#10;已生成高可信度的说明" type="#_x0000_t75" style="position:absolute;left:0;top:0;height:2486025;width:4608195;" filled="f" o:preferrelative="t" stroked="f" coordsize="21600,21600" o:gfxdata="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Y5VC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" cropleft="18734f" croptop="22285f" cropright="21527f" cropbottom="35551f" o:title=""/>
                  <o:lock v:ext="edit" aspectratio="t"/>
                </v:shape>
                <v:shape id="_x0000_s1026" o:spid="_x0000_s1026" o:spt="75" alt="图片包含 文字&#10;&#10;已生成高可信度的说明" type="#_x0000_t75" style="position:absolute;left:4276725;top:9525;flip:x;height:2486025;width:4608195;" filled="f" o:preferrelative="t" stroked="f" coordsize="21600,21600" o:gfxdata="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+NeC2tAAAANoAAAAPAAAA&#10;AAAAAAEAIAAAACIAAABkcnMvZG93bnJldi54bWxQSwECFAAUAAAACACHTuJAMy8FnjsAAAA5AAAA&#10;EAAAAAAAAAABACAAAAADAQAAZHJzL3NoYXBleG1sLnhtbFBLBQYAAAAABgAGAFsBAACtAwAAAAA=&#10;">
                  <v:fill on="f" focussize="0,0"/>
                  <v:stroke on="f"/>
                  <v:imagedata r:id="rId4" cropleft="18734f" croptop="22285f" cropright="21527f" cropbottom="35551f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-350520</wp:posOffset>
                </wp:positionH>
                <wp:positionV relativeFrom="paragraph">
                  <wp:posOffset>8497570</wp:posOffset>
                </wp:positionV>
                <wp:extent cx="7524750" cy="1819275"/>
                <wp:effectExtent l="0" t="0" r="0" b="952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0" cy="1819275"/>
                        </a:xfrm>
                        <a:prstGeom prst="rect">
                          <a:avLst/>
                        </a:prstGeom>
                        <a:gradFill>
                          <a:gsLst>
                            <a:gs pos="93000">
                              <a:srgbClr val="C00000"/>
                            </a:gs>
                            <a:gs pos="0">
                              <a:srgbClr val="FF0000"/>
                            </a:gs>
                            <a:gs pos="100000">
                              <a:srgbClr val="C00000"/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7.6pt;margin-top:669.1pt;height:143.25pt;width:592.5pt;z-index:251659264;v-text-anchor:middle;mso-width-relative:page;mso-height-relative:page;" fillcolor="#FF0000" filled="t" stroked="f" coordsize="21600,21600" o:gfxdata="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">
                <v:fill type="gradient" on="t" color2="#C7D5ED [980]" colors="0f #FF0000;60948f #C00000;65536f #C00000;65536f #C7D5ED" focus="100%" focussize="0,0" rotate="t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-360045</wp:posOffset>
            </wp:positionV>
            <wp:extent cx="7553325" cy="3748405"/>
            <wp:effectExtent l="0" t="0" r="9525" b="4445"/>
            <wp:wrapNone/>
            <wp:docPr id="6" name="图片 6" descr="图片包含 眼镜, 室内, 酒, 红色&#10;&#10;已生成极高可信度的说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包含 眼镜, 室内, 酒, 红色&#10;&#10;已生成极高可信度的说明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3748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2259330</wp:posOffset>
                </wp:positionV>
                <wp:extent cx="1362075" cy="1404620"/>
                <wp:effectExtent l="0" t="0" r="9525" b="0"/>
                <wp:wrapSquare wrapText="bothSides"/>
                <wp:docPr id="4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文泉驿等宽微米黑" w:hAnsi="文泉驿等宽微米黑" w:eastAsia="文泉驿等宽微米黑"/>
                                <w:color w:val="C00000"/>
                                <w:sz w:val="180"/>
                              </w:rPr>
                            </w:pPr>
                            <w:r>
                              <w:rPr>
                                <w:rFonts w:hint="eastAsia" w:ascii="文泉驿等宽微米黑" w:hAnsi="文泉驿等宽微米黑" w:eastAsia="文泉驿等宽微米黑"/>
                                <w:color w:val="C00000"/>
                                <w:sz w:val="18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top:177.9pt;height:110.6pt;width:107.25pt;mso-position-horizontal:center;mso-position-horizontal-relative:margin;mso-wrap-distance-bottom:3.6pt;mso-wrap-distance-left:9pt;mso-wrap-distance-right:9pt;mso-wrap-distance-top:3.6pt;z-index:251663360;mso-width-relative:page;mso-height-relative:margin;mso-height-percent:200;" fillcolor="#FFFFFF" filled="t" stroked="f" coordsize="21600,21600" o:gfxdata="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DhfBO1gAAAAgBAAAPAAAAAAAAAAEAIAAAACIAAABkcnMvZG93bnJl&#10;di54bWxQSwECFAAUAAAACACHTuJAG0z+uDgCAABTBAAADgAAAAAAAAABACAAAAAlAQAAZHJzL2Uy&#10;b0RvYy54bWxQSwUGAAAAAAYABgBZAQAAzwUAAAAA&#10;">
                <v:fill on="t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文泉驿等宽微米黑" w:hAnsi="文泉驿等宽微米黑" w:eastAsia="文泉驿等宽微米黑"/>
                          <w:color w:val="C00000"/>
                          <w:sz w:val="180"/>
                        </w:rPr>
                      </w:pPr>
                      <w:r>
                        <w:rPr>
                          <w:rFonts w:hint="eastAsia" w:ascii="文泉驿等宽微米黑" w:hAnsi="文泉驿等宽微米黑" w:eastAsia="文泉驿等宽微米黑"/>
                          <w:color w:val="C00000"/>
                          <w:sz w:val="180"/>
                        </w:rPr>
                        <w:t>节目单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bCs/>
        </w:rPr>
        <w:br w:type="page"/>
      </w:r>
    </w:p>
    <w:tbl>
      <w:tblPr>
        <w:tblStyle w:val="6"/>
        <w:tblpPr w:leftFromText="180" w:rightFromText="180" w:vertAnchor="text" w:horzAnchor="margin" w:tblpXSpec="center" w:tblpY="4219"/>
        <w:tblW w:w="11776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25"/>
        <w:gridCol w:w="3925"/>
        <w:gridCol w:w="392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rFonts w:hint="eastAsia" w:ascii="文泉驿等宽微米黑" w:hAnsi="文泉驿等宽微米黑" w:eastAsia="文泉驿等宽微米黑"/>
                <w:b/>
                <w:bCs/>
                <w:sz w:val="40"/>
              </w:rPr>
            </w:pPr>
            <w:r>
              <w:rPr>
                <w:rFonts w:hint="eastAsia" w:ascii="文泉驿等宽微米黑" w:hAnsi="文泉驿等宽微米黑" w:eastAsia="文泉驿等宽微米黑"/>
                <w:b/>
                <w:bCs/>
                <w:sz w:val="40"/>
              </w:rPr>
              <w:t>序号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  <w:rPr>
                <w:rFonts w:ascii="文泉驿等宽微米黑" w:hAnsi="文泉驿等宽微米黑" w:eastAsia="文泉驿等宽微米黑"/>
                <w:b/>
                <w:bCs/>
                <w:sz w:val="40"/>
              </w:rPr>
            </w:pPr>
            <w:r>
              <w:rPr>
                <w:rFonts w:hint="eastAsia" w:ascii="文泉驿等宽微米黑" w:hAnsi="文泉驿等宽微米黑" w:eastAsia="文泉驿等宽微米黑"/>
                <w:b/>
                <w:bCs/>
                <w:sz w:val="40"/>
              </w:rPr>
              <w:t>节目名称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  <w:rPr>
                <w:rFonts w:ascii="文泉驿等宽微米黑" w:hAnsi="文泉驿等宽微米黑" w:eastAsia="文泉驿等宽微米黑"/>
                <w:b/>
                <w:bCs/>
                <w:sz w:val="40"/>
              </w:rPr>
            </w:pPr>
            <w:r>
              <w:rPr>
                <w:rFonts w:hint="eastAsia" w:ascii="文泉驿等宽微米黑" w:hAnsi="文泉驿等宽微米黑" w:eastAsia="文泉驿等宽微米黑"/>
                <w:b/>
                <w:bCs/>
                <w:sz w:val="40"/>
              </w:rPr>
              <w:t>表演团队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1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rFonts w:ascii="文泉驿等宽微米黑" w:hAnsi="文泉驿等宽微米黑" w:eastAsia="文泉驿等宽微米黑"/>
                <w:sz w:val="28"/>
                <w:szCs w:val="28"/>
              </w:rPr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2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3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4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5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6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8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9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1</w:t>
            </w:r>
            <w:r>
              <w:rPr>
                <w:b/>
                <w:bCs/>
              </w:rPr>
              <w:t>0</w:t>
            </w:r>
          </w:p>
        </w:tc>
        <w:tc>
          <w:tcPr>
            <w:tcW w:w="3925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1</w:t>
            </w:r>
            <w:r>
              <w:rPr>
                <w:b/>
                <w:bCs/>
              </w:rPr>
              <w:t>1</w:t>
            </w: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《难忘今宵》</w:t>
            </w:r>
          </w:p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>
            <w:pPr>
              <w:jc w:val="center"/>
            </w:pPr>
            <w:r>
              <w:rPr>
                <w:rFonts w:hint="eastAsia" w:ascii="文泉驿等宽微米黑" w:hAnsi="文泉驿等宽微米黑" w:eastAsia="文泉驿等宽微米黑"/>
                <w:sz w:val="28"/>
                <w:szCs w:val="28"/>
              </w:rPr>
              <w:t>艺术团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vAlign w:val="center"/>
          </w:tcPr>
          <w:p>
            <w:pPr>
              <w:jc w:val="center"/>
              <w:rPr>
                <w:rFonts w:hint="eastAsia"/>
                <w:b/>
                <w:bCs/>
              </w:rPr>
            </w:pPr>
          </w:p>
        </w:tc>
        <w:tc>
          <w:tcPr>
            <w:tcW w:w="3925" w:type="dxa"/>
            <w:vAlign w:val="center"/>
          </w:tcPr>
          <w:p/>
        </w:tc>
        <w:tc>
          <w:tcPr>
            <w:tcW w:w="3926" w:type="dxa"/>
            <w:vAlign w:val="center"/>
          </w:tcPr>
          <w:p>
            <w:pPr>
              <w:jc w:val="center"/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8" w:hRule="atLeast"/>
        </w:trPr>
        <w:tc>
          <w:tcPr>
            <w:tcW w:w="3925" w:type="dxa"/>
            <w:shd w:val="clear" w:color="auto" w:fill="F1F1F1" w:themeFill="background1" w:themeFillShade="F2"/>
            <w:vAlign w:val="center"/>
          </w:tcPr>
          <w:p>
            <w:pPr>
              <w:jc w:val="center"/>
              <w:rPr>
                <w:rFonts w:hint="eastAsia"/>
                <w:b/>
                <w:bCs/>
              </w:rPr>
            </w:pPr>
          </w:p>
        </w:tc>
        <w:tc>
          <w:tcPr>
            <w:tcW w:w="3925" w:type="dxa"/>
            <w:shd w:val="clear" w:color="auto" w:fill="F1F1F1" w:themeFill="background1" w:themeFillShade="F2"/>
            <w:vAlign w:val="center"/>
          </w:tcPr>
          <w:p/>
        </w:tc>
        <w:tc>
          <w:tcPr>
            <w:tcW w:w="3926" w:type="dxa"/>
            <w:shd w:val="clear" w:color="auto" w:fill="F1F1F1" w:themeFill="background1" w:themeFillShade="F2"/>
            <w:vAlign w:val="center"/>
          </w:tcPr>
          <w:p/>
        </w:tc>
      </w:tr>
    </w:tbl>
    <w:p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-360045</wp:posOffset>
            </wp:positionV>
            <wp:extent cx="7915275" cy="3009900"/>
            <wp:effectExtent l="0" t="0" r="9525" b="0"/>
            <wp:wrapNone/>
            <wp:docPr id="1" name="图片 1" descr="图片包含 眼镜, 室内, 酒, 红色&#10;&#10;已生成极高可信度的说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包含 眼镜, 室内, 酒, 红色&#10;&#10;已生成极高可信度的说明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527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1533525</wp:posOffset>
                </wp:positionV>
                <wp:extent cx="1885950" cy="1404620"/>
                <wp:effectExtent l="0" t="0" r="0" b="2540"/>
                <wp:wrapSquare wrapText="bothSides"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文泉驿等宽微米黑" w:hAnsi="文泉驿等宽微米黑" w:eastAsia="文泉驿等宽微米黑"/>
                                <w:color w:val="C00000"/>
                                <w:sz w:val="72"/>
                              </w:rPr>
                            </w:pPr>
                            <w:r>
                              <w:rPr>
                                <w:rFonts w:hint="eastAsia" w:ascii="文泉驿等宽微米黑" w:hAnsi="文泉驿等宽微米黑" w:eastAsia="文泉驿等宽微米黑"/>
                                <w:color w:val="C00000"/>
                                <w:sz w:val="72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top:120.75pt;height:110.6pt;width:148.5pt;mso-position-horizontal:center;mso-position-horizontal-relative:page;mso-wrap-distance-bottom:3.6pt;mso-wrap-distance-left:9pt;mso-wrap-distance-right:9pt;mso-wrap-distance-top:3.6pt;z-index:251662336;mso-width-relative:page;mso-height-relative:margin;mso-height-percent:200;" filled="f" stroked="f" coordsize="21600,21600" o:gfxdata="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PQdeFtYAAAAIAQAADwAAAAAAAAABACAAAAAiAAAAZHJzL2Rvd25yZXYueG1sUEsBAhQAFAAAAAgA&#10;h07iQJRnRNInAgAALAQAAA4AAAAAAAAAAQAgAAAAJQEAAGRycy9lMm9Eb2MueG1sUEsFBgAAAAAG&#10;AAYAWQEAAL4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文泉驿等宽微米黑" w:hAnsi="文泉驿等宽微米黑" w:eastAsia="文泉驿等宽微米黑"/>
                          <w:color w:val="C00000"/>
                          <w:sz w:val="72"/>
                        </w:rPr>
                      </w:pPr>
                      <w:r>
                        <w:rPr>
                          <w:rFonts w:hint="eastAsia" w:ascii="文泉驿等宽微米黑" w:hAnsi="文泉驿等宽微米黑" w:eastAsia="文泉驿等宽微米黑"/>
                          <w:color w:val="C00000"/>
                          <w:sz w:val="72"/>
                        </w:rPr>
                        <w:t>节目单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9134475</wp:posOffset>
            </wp:positionV>
            <wp:extent cx="7543800" cy="154495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文泉驿等宽微米黑">
    <w:altName w:val="黑体"/>
    <w:panose1 w:val="020B0606030804020204"/>
    <w:charset w:val="86"/>
    <w:family w:val="swiss"/>
    <w:pitch w:val="default"/>
    <w:sig w:usb0="00000000" w:usb1="00000000" w:usb2="00800036" w:usb3="00000000" w:csb0="003E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1B0426E"/>
    <w:rsid w:val="000D369E"/>
    <w:rsid w:val="001760FF"/>
    <w:rsid w:val="00741357"/>
    <w:rsid w:val="00751A57"/>
    <w:rsid w:val="00C1690E"/>
    <w:rsid w:val="00C57A77"/>
    <w:rsid w:val="21B04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shd w:val="clear" w:color="auto" w:fill="auto"/>
    </w:tcPr>
    <w:tblStylePr w:type="firstRow">
      <w:tcPr>
        <w:tcBorders>
          <w:bottom w:val="single" w:color="008000" w:sz="6" w:space="0"/>
          <w:tl2br w:val="nil"/>
          <w:tr2bl w:val="nil"/>
        </w:tcBorders>
      </w:tcPr>
    </w:tblStylePr>
    <w:tblStylePr w:type="lastRow">
      <w:tcPr>
        <w:tcBorders>
          <w:top w:val="single" w:color="008000" w:sz="6" w:space="0"/>
          <w:tl2br w:val="nil"/>
          <w:tr2bl w:val="nil"/>
        </w:tcBorders>
      </w:tcPr>
    </w:tblStylePr>
  </w:style>
  <w:style w:type="table" w:styleId="4">
    <w:name w:val="Table Simple 1"/>
    <w:basedOn w:val="2"/>
    <w:semiHidden/>
    <w:unhideWhenUsed/>
    <w:uiPriority w:val="99"/>
    <w:pPr>
      <w:widowControl w:val="0"/>
      <w:jc w:val="both"/>
    </w:pPr>
    <w:tblPr>
      <w:tblBorders>
        <w:top w:val="single" w:color="008000" w:sz="12" w:space="0"/>
        <w:bottom w:val="single" w:color="008000" w:sz="12" w:space="0"/>
      </w:tblBorders>
    </w:tblPr>
    <w:tcPr>
      <w:shd w:val="clear" w:color="auto" w:fill="auto"/>
    </w:tcPr>
    <w:tblStylePr w:type="firstRow">
      <w:tblPr/>
      <w:tcPr>
        <w:tcBorders>
          <w:bottom w:val="single" w:color="008000" w:sz="6" w:space="0"/>
          <w:tl2br w:val="nil"/>
          <w:tr2bl w:val="nil"/>
        </w:tcBorders>
      </w:tcPr>
    </w:tblStylePr>
    <w:tblStylePr w:type="lastRow">
      <w:tblPr/>
      <w:tcPr>
        <w:tcBorders>
          <w:top w:val="single" w:color="008000" w:sz="6" w:space="0"/>
          <w:tl2br w:val="nil"/>
          <w:tr2bl w:val="nil"/>
        </w:tcBorders>
      </w:tcPr>
    </w:tblStylePr>
  </w:style>
  <w:style w:type="table" w:customStyle="1" w:styleId="6">
    <w:name w:val="Plain Table 4"/>
    <w:basedOn w:val="2"/>
    <w:uiPriority w:val="44"/>
    <w:tblPr>
      <w:jc w:val="center"/>
    </w:tblPr>
    <w:trPr>
      <w:jc w:val="center"/>
    </w:trPr>
    <w:tcPr>
      <w:vAlign w:val="center"/>
    </w:tc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405ca83c-9421-40aa-818f-9c22013c54da\&#26032;&#26149;&#33410;&#30446;&#21333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新春节目单.docx</Template>
  <Pages>2</Pages>
  <Words>120</Words>
  <Characters>122</Characters>
  <Lines>1</Lines>
  <Paragraphs>1</Paragraphs>
  <TotalTime>28</TotalTime>
  <ScaleCrop>false</ScaleCrop>
  <LinksUpToDate>false</LinksUpToDate>
  <CharactersWithSpaces>122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2021-12-23T02:41:00Z</dcterms:created>
  <dc:creator>文档存本地丢失不负责</dc:creator>
  <cp:lastModifiedBy>文档存本地丢失不负责</cp:lastModifiedBy>
  <dcterms:modified xsi:type="dcterms:W3CDTF">2021-12-23T02:44:42Z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v1.0_mb_2W3BASwVIdZbWpInIQyiQw==</vt:lpwstr>
  </property>
  <property fmtid="{D5CDD505-2E9C-101B-9397-08002B2CF9AE}" pid="4" name="ICV">
    <vt:lpwstr>00DD79324111461DBDD732C5FD9D3010</vt:lpwstr>
  </property>
</Properties>
</file>