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875665</wp:posOffset>
                </wp:positionH>
                <wp:positionV relativeFrom="paragraph">
                  <wp:posOffset>3228975</wp:posOffset>
                </wp:positionV>
                <wp:extent cx="3570605" cy="1647825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0605" cy="1647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华康行楷体 W5" w:hAnsi="华康行楷体 W5" w:eastAsia="华康行楷体 W5" w:cs="华康行楷体 W5"/>
                                <w:b/>
                                <w:bCs/>
                                <w:color w:val="EBBD51"/>
                                <w:position w:val="-2"/>
                                <w:sz w:val="200"/>
                                <w:szCs w:val="2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趣黑W" w:hAnsi="汉仪趣黑W" w:eastAsia="汉仪趣黑W" w:cs="汉仪趣黑W"/>
                                <w:b/>
                                <w:bCs/>
                                <w:color w:val="EBBD51"/>
                                <w:spacing w:val="-164"/>
                                <w:position w:val="0"/>
                                <w:sz w:val="200"/>
                                <w:szCs w:val="200"/>
                                <w:lang w:val="en-US" w:eastAsia="zh-CN"/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8.95pt;margin-top:254.25pt;height:129.75pt;width:281.15pt;z-index:251668480;mso-width-relative:page;mso-height-relative:page;" filled="f" stroked="f" coordsize="21600,21600" o:gfxdata="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f0UZHbAAAACwEAAA8AAAAAAAAAAQAgAAAAIgAA&#10;AGRycy9kb3ducmV2LnhtbFBLAQIUABQAAAAIAIdO4kDHng0aPgIAAGk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康行楷体 W5" w:hAnsi="华康行楷体 W5" w:eastAsia="华康行楷体 W5" w:cs="华康行楷体 W5"/>
                          <w:b/>
                          <w:bCs/>
                          <w:color w:val="EBBD51"/>
                          <w:position w:val="-2"/>
                          <w:sz w:val="200"/>
                          <w:szCs w:val="200"/>
                          <w:lang w:val="en-US" w:eastAsia="zh-CN"/>
                        </w:rPr>
                      </w:pPr>
                      <w:r>
                        <w:rPr>
                          <w:rFonts w:hint="eastAsia" w:ascii="汉仪趣黑W" w:hAnsi="汉仪趣黑W" w:eastAsia="汉仪趣黑W" w:cs="汉仪趣黑W"/>
                          <w:b/>
                          <w:bCs/>
                          <w:color w:val="EBBD51"/>
                          <w:spacing w:val="-164"/>
                          <w:position w:val="0"/>
                          <w:sz w:val="200"/>
                          <w:szCs w:val="200"/>
                          <w:lang w:val="en-US" w:eastAsia="zh-CN"/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3838575</wp:posOffset>
            </wp:positionH>
            <wp:positionV relativeFrom="paragraph">
              <wp:posOffset>8174355</wp:posOffset>
            </wp:positionV>
            <wp:extent cx="3747770" cy="1781175"/>
            <wp:effectExtent l="0" t="0" r="0" b="0"/>
            <wp:wrapNone/>
            <wp:docPr id="1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2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4167" r="50000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74777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-3448050</wp:posOffset>
            </wp:positionH>
            <wp:positionV relativeFrom="paragraph">
              <wp:posOffset>8208645</wp:posOffset>
            </wp:positionV>
            <wp:extent cx="12192000" cy="1533525"/>
            <wp:effectExtent l="0" t="0" r="0" b="9525"/>
            <wp:wrapNone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125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1451610</wp:posOffset>
                </wp:positionH>
                <wp:positionV relativeFrom="paragraph">
                  <wp:posOffset>7042785</wp:posOffset>
                </wp:positionV>
                <wp:extent cx="2399665" cy="732790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9665" cy="732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jc w:val="center"/>
                              <w:textAlignment w:val="auto"/>
                              <w:rPr>
                                <w:rFonts w:hint="eastAsia" w:ascii="汉仪青云简" w:hAnsi="汉仪青云简" w:eastAsia="汉仪青云简" w:cs="汉仪青云简"/>
                                <w:b/>
                                <w:bCs/>
                                <w:color w:val="EAC369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青云简" w:hAnsi="汉仪青云简" w:eastAsia="汉仪青云简" w:cs="汉仪青云简"/>
                                <w:b/>
                                <w:bCs/>
                                <w:color w:val="EAC369"/>
                                <w:sz w:val="36"/>
                                <w:szCs w:val="36"/>
                                <w:lang w:val="en-US" w:eastAsia="zh-CN"/>
                              </w:rPr>
                              <w:t>时间：xx月xx日18:00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jc w:val="center"/>
                              <w:textAlignment w:val="auto"/>
                              <w:rPr>
                                <w:rFonts w:hint="eastAsia" w:ascii="华康行楷体 W5" w:hAnsi="华康行楷体 W5" w:eastAsia="华康行楷体 W5" w:cs="华康行楷体 W5"/>
                                <w:color w:val="EAC369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青云简" w:hAnsi="汉仪青云简" w:eastAsia="汉仪青云简" w:cs="汉仪青云简"/>
                                <w:b/>
                                <w:bCs/>
                                <w:color w:val="EAC369"/>
                                <w:sz w:val="36"/>
                                <w:szCs w:val="36"/>
                                <w:lang w:val="en-US" w:eastAsia="zh-CN"/>
                              </w:rPr>
                              <w:t>地点：乾坤大酒店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4.3pt;margin-top:554.55pt;height:57.7pt;width:188.95pt;z-index:251667456;mso-width-relative:page;mso-height-relative:page;" filled="f" stroked="f" coordsize="21600,21600" o:gfxdata="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y6cEXNwAAAANAQAADwAAAAAAAAABACAAAAAi&#10;AAAAZHJzL2Rvd25yZXYueG1sUEsBAhQAFAAAAAgAh07iQMW77Zc/AgAAaAQAAA4AAAAAAAAAAQAg&#10;AAAAKw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jc w:val="center"/>
                        <w:textAlignment w:val="auto"/>
                        <w:rPr>
                          <w:rFonts w:hint="eastAsia" w:ascii="汉仪青云简" w:hAnsi="汉仪青云简" w:eastAsia="汉仪青云简" w:cs="汉仪青云简"/>
                          <w:b/>
                          <w:bCs/>
                          <w:color w:val="EAC369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汉仪青云简" w:hAnsi="汉仪青云简" w:eastAsia="汉仪青云简" w:cs="汉仪青云简"/>
                          <w:b/>
                          <w:bCs/>
                          <w:color w:val="EAC369"/>
                          <w:sz w:val="36"/>
                          <w:szCs w:val="36"/>
                          <w:lang w:val="en-US" w:eastAsia="zh-CN"/>
                        </w:rPr>
                        <w:t>时间：xx月xx日18:00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jc w:val="center"/>
                        <w:textAlignment w:val="auto"/>
                        <w:rPr>
                          <w:rFonts w:hint="eastAsia" w:ascii="华康行楷体 W5" w:hAnsi="华康行楷体 W5" w:eastAsia="华康行楷体 W5" w:cs="华康行楷体 W5"/>
                          <w:color w:val="EAC369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汉仪青云简" w:hAnsi="汉仪青云简" w:eastAsia="汉仪青云简" w:cs="汉仪青云简"/>
                          <w:b/>
                          <w:bCs/>
                          <w:color w:val="EAC369"/>
                          <w:sz w:val="36"/>
                          <w:szCs w:val="36"/>
                          <w:lang w:val="en-US" w:eastAsia="zh-CN"/>
                        </w:rPr>
                        <w:t>地点：乾坤大酒店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-400050</wp:posOffset>
            </wp:positionH>
            <wp:positionV relativeFrom="paragraph">
              <wp:posOffset>2228215</wp:posOffset>
            </wp:positionV>
            <wp:extent cx="891540" cy="998220"/>
            <wp:effectExtent l="0" t="0" r="3810" b="12700"/>
            <wp:wrapNone/>
            <wp:docPr id="56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5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06" t="14726" r="47471" b="38052"/>
                    <a:stretch>
                      <a:fillRect/>
                    </a:stretch>
                  </pic:blipFill>
                  <pic:spPr>
                    <a:xfrm>
                      <a:off x="0" y="0"/>
                      <a:ext cx="891540" cy="998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4305300</wp:posOffset>
            </wp:positionH>
            <wp:positionV relativeFrom="paragraph">
              <wp:posOffset>1372870</wp:posOffset>
            </wp:positionV>
            <wp:extent cx="925830" cy="892175"/>
            <wp:effectExtent l="0" t="0" r="0" b="0"/>
            <wp:wrapNone/>
            <wp:docPr id="58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7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997" t="23369" r="9447" b="47186"/>
                    <a:stretch>
                      <a:fillRect/>
                    </a:stretch>
                  </pic:blipFill>
                  <pic:spPr>
                    <a:xfrm>
                      <a:off x="0" y="0"/>
                      <a:ext cx="925830" cy="892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-197485</wp:posOffset>
            </wp:positionH>
            <wp:positionV relativeFrom="paragraph">
              <wp:posOffset>1187450</wp:posOffset>
            </wp:positionV>
            <wp:extent cx="5730240" cy="5612130"/>
            <wp:effectExtent l="0" t="0" r="0" b="0"/>
            <wp:wrapNone/>
            <wp:docPr id="45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4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000" b="24725"/>
                    <a:stretch>
                      <a:fillRect/>
                    </a:stretch>
                  </pic:blipFill>
                  <pic:spPr>
                    <a:xfrm>
                      <a:off x="0" y="0"/>
                      <a:ext cx="573024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424815</wp:posOffset>
                </wp:positionH>
                <wp:positionV relativeFrom="paragraph">
                  <wp:posOffset>71120</wp:posOffset>
                </wp:positionV>
                <wp:extent cx="4568825" cy="855345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68825" cy="855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汉仪青云简" w:hAnsi="汉仪青云简" w:eastAsia="汉仪青云简" w:cs="汉仪青云简"/>
                                <w:b/>
                                <w:bCs/>
                                <w:color w:val="EBBD51"/>
                                <w:sz w:val="56"/>
                                <w:szCs w:val="5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青云简" w:hAnsi="汉仪青云简" w:eastAsia="汉仪青云简" w:cs="汉仪青云简"/>
                                <w:b/>
                                <w:bCs/>
                                <w:color w:val="EBBD51"/>
                                <w:sz w:val="56"/>
                                <w:szCs w:val="56"/>
                                <w:lang w:val="en-US" w:eastAsia="zh-CN"/>
                              </w:rPr>
                              <w:t>20xx年XX儿科技公司年会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.45pt;margin-top:5.6pt;height:67.35pt;width:359.75pt;z-index:251669504;mso-width-relative:page;mso-height-relative:page;" filled="f" stroked="f" coordsize="21600,21600" o:gfxdata="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bIobg9oAAAAJAQAADwAAAAAAAAABACAAAAAiAAAA&#10;ZHJzL2Rvd25yZXYueG1sUEsBAhQAFAAAAAgAh07iQJr9seU+AgAAaAQAAA4AAAAAAAAAAQAgAAAA&#10;KQ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汉仪青云简" w:hAnsi="汉仪青云简" w:eastAsia="汉仪青云简" w:cs="汉仪青云简"/>
                          <w:b/>
                          <w:bCs/>
                          <w:color w:val="EBBD51"/>
                          <w:sz w:val="56"/>
                          <w:szCs w:val="56"/>
                          <w:lang w:val="en-US" w:eastAsia="zh-CN"/>
                        </w:rPr>
                      </w:pPr>
                      <w:r>
                        <w:rPr>
                          <w:rFonts w:hint="eastAsia" w:ascii="汉仪青云简" w:hAnsi="汉仪青云简" w:eastAsia="汉仪青云简" w:cs="汉仪青云简"/>
                          <w:b/>
                          <w:bCs/>
                          <w:color w:val="EBBD51"/>
                          <w:sz w:val="56"/>
                          <w:szCs w:val="56"/>
                          <w:lang w:val="en-US" w:eastAsia="zh-CN"/>
                        </w:rPr>
                        <w:t>20xx年XX儿科技公司年会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4256405</wp:posOffset>
            </wp:positionH>
            <wp:positionV relativeFrom="paragraph">
              <wp:posOffset>5419725</wp:posOffset>
            </wp:positionV>
            <wp:extent cx="1094105" cy="1224280"/>
            <wp:effectExtent l="0" t="0" r="11430" b="14605"/>
            <wp:wrapNone/>
            <wp:docPr id="59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8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06" t="14726" r="47471" b="38052"/>
                    <a:stretch>
                      <a:fillRect/>
                    </a:stretch>
                  </pic:blipFill>
                  <pic:spPr>
                    <a:xfrm>
                      <a:off x="0" y="0"/>
                      <a:ext cx="1094105" cy="1224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-2314575</wp:posOffset>
            </wp:positionH>
            <wp:positionV relativeFrom="paragraph">
              <wp:posOffset>8202930</wp:posOffset>
            </wp:positionV>
            <wp:extent cx="3747770" cy="1781175"/>
            <wp:effectExtent l="0" t="0" r="0" b="0"/>
            <wp:wrapNone/>
            <wp:docPr id="2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4167" r="50000"/>
                    <a:stretch>
                      <a:fillRect/>
                    </a:stretch>
                  </pic:blipFill>
                  <pic:spPr>
                    <a:xfrm>
                      <a:off x="0" y="0"/>
                      <a:ext cx="374777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-2637790</wp:posOffset>
            </wp:positionH>
            <wp:positionV relativeFrom="paragraph">
              <wp:posOffset>-1694815</wp:posOffset>
            </wp:positionV>
            <wp:extent cx="10706100" cy="12192000"/>
            <wp:effectExtent l="0" t="0" r="0" b="0"/>
            <wp:wrapNone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706100" cy="1219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3838575</wp:posOffset>
            </wp:positionH>
            <wp:positionV relativeFrom="paragraph">
              <wp:posOffset>8336280</wp:posOffset>
            </wp:positionV>
            <wp:extent cx="809625" cy="1003935"/>
            <wp:effectExtent l="0" t="0" r="0" b="0"/>
            <wp:wrapNone/>
            <wp:docPr id="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3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33" t="2222" r="68333" b="80556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1003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4485005</wp:posOffset>
            </wp:positionV>
            <wp:extent cx="609600" cy="755650"/>
            <wp:effectExtent l="0" t="0" r="0" b="0"/>
            <wp:wrapNone/>
            <wp:docPr id="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3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33" t="2222" r="68333" b="8055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755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-1133475</wp:posOffset>
            </wp:positionH>
            <wp:positionV relativeFrom="paragraph">
              <wp:posOffset>-910590</wp:posOffset>
            </wp:positionV>
            <wp:extent cx="1598930" cy="3086100"/>
            <wp:effectExtent l="0" t="0" r="0" b="0"/>
            <wp:wrapNone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0414" b="61944"/>
                    <a:stretch>
                      <a:fillRect/>
                    </a:stretch>
                  </pic:blipFill>
                  <pic:spPr>
                    <a:xfrm>
                      <a:off x="0" y="0"/>
                      <a:ext cx="159893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4829175</wp:posOffset>
            </wp:positionH>
            <wp:positionV relativeFrom="paragraph">
              <wp:posOffset>-920115</wp:posOffset>
            </wp:positionV>
            <wp:extent cx="1598930" cy="3086100"/>
            <wp:effectExtent l="0" t="0" r="1270" b="0"/>
            <wp:wrapNone/>
            <wp:docPr id="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6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0414" b="61944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59893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79744" behindDoc="1" locked="0" layoutInCell="1" allowOverlap="1">
                <wp:simplePos x="0" y="0"/>
                <wp:positionH relativeFrom="column">
                  <wp:posOffset>354965</wp:posOffset>
                </wp:positionH>
                <wp:positionV relativeFrom="paragraph">
                  <wp:posOffset>1163955</wp:posOffset>
                </wp:positionV>
                <wp:extent cx="5024755" cy="7815580"/>
                <wp:effectExtent l="0" t="0" r="0" b="0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4755" cy="7815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after="0" w:line="240" w:lineRule="auto"/>
                              <w:ind w:right="278"/>
                              <w:jc w:val="center"/>
                              <w:textAlignment w:val="auto"/>
                              <w:rPr>
                                <w:rFonts w:hint="eastAsia" w:ascii="汉仪青云简" w:hAnsi="汉仪青云简" w:eastAsia="汉仪青云简" w:cs="汉仪青云简"/>
                                <w:b/>
                                <w:bCs w:val="0"/>
                                <w:color w:val="auto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青云简" w:hAnsi="汉仪青云简" w:eastAsia="汉仪青云简" w:cs="汉仪青云简"/>
                                <w:b/>
                                <w:bCs w:val="0"/>
                                <w:color w:val="auto"/>
                                <w:sz w:val="32"/>
                                <w:szCs w:val="32"/>
                                <w:lang w:eastAsia="zh-CN"/>
                              </w:rPr>
                              <w:t>主持人：某某某</w:t>
                            </w:r>
                            <w:r>
                              <w:rPr>
                                <w:rFonts w:hint="eastAsia" w:ascii="汉仪青云简" w:hAnsi="汉仪青云简" w:eastAsia="汉仪青云简" w:cs="汉仪青云简"/>
                                <w:b/>
                                <w:bCs w:val="0"/>
                                <w:color w:val="auto"/>
                                <w:sz w:val="32"/>
                                <w:szCs w:val="32"/>
                                <w:lang w:val="en-US" w:eastAsia="zh-CN"/>
                              </w:rPr>
                              <w:t xml:space="preserve">   某某某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after="0" w:line="240" w:lineRule="auto"/>
                              <w:ind w:right="278"/>
                              <w:jc w:val="center"/>
                              <w:textAlignment w:val="auto"/>
                              <w:rPr>
                                <w:rFonts w:hint="eastAsia" w:ascii="汉仪青云简" w:hAnsi="汉仪青云简" w:eastAsia="汉仪青云简" w:cs="汉仪青云简"/>
                                <w:b/>
                                <w:bCs w:val="0"/>
                                <w:color w:val="000000" w:themeColor="text1"/>
                                <w:sz w:val="44"/>
                                <w:szCs w:val="44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青云简" w:hAnsi="汉仪青云简" w:eastAsia="汉仪青云简" w:cs="汉仪青云简"/>
                                <w:b/>
                                <w:bCs w:val="0"/>
                                <w:color w:val="000000" w:themeColor="text1"/>
                                <w:sz w:val="44"/>
                                <w:szCs w:val="44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公司宣传片</w:t>
                            </w:r>
                            <w:r>
                              <w:rPr>
                                <w:rFonts w:hint="eastAsia" w:ascii="汉仪青云简" w:hAnsi="汉仪青云简" w:eastAsia="汉仪青云简" w:cs="汉仪青云简"/>
                                <w:b/>
                                <w:bCs w:val="0"/>
                                <w:color w:val="000000" w:themeColor="text1"/>
                                <w:sz w:val="44"/>
                                <w:szCs w:val="4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《</w:t>
                            </w:r>
                            <w:r>
                              <w:rPr>
                                <w:rFonts w:hint="eastAsia" w:ascii="汉仪青云简" w:hAnsi="汉仪青云简" w:eastAsia="汉仪青云简" w:cs="汉仪青云简"/>
                                <w:b/>
                                <w:bCs w:val="0"/>
                                <w:color w:val="000000" w:themeColor="text1"/>
                                <w:sz w:val="44"/>
                                <w:szCs w:val="44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我们的故事</w:t>
                            </w:r>
                            <w:r>
                              <w:rPr>
                                <w:rFonts w:hint="eastAsia" w:ascii="汉仪青云简" w:hAnsi="汉仪青云简" w:eastAsia="汉仪青云简" w:cs="汉仪青云简"/>
                                <w:b/>
                                <w:bCs w:val="0"/>
                                <w:color w:val="000000" w:themeColor="text1"/>
                                <w:sz w:val="36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》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after="0" w:line="360" w:lineRule="auto"/>
                              <w:ind w:right="278"/>
                              <w:jc w:val="center"/>
                              <w:textAlignment w:val="auto"/>
                              <w:rPr>
                                <w:rFonts w:hint="eastAsia" w:ascii="汉仪青云简" w:hAnsi="汉仪青云简" w:eastAsia="汉仪青云简" w:cs="汉仪青云简"/>
                                <w:b/>
                                <w:bCs w:val="0"/>
                                <w:color w:val="F5D461"/>
                                <w:sz w:val="52"/>
                                <w:szCs w:val="5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汉仪青云简" w:hAnsi="汉仪青云简" w:eastAsia="汉仪青云简" w:cs="汉仪青云简"/>
                                <w:b/>
                                <w:bCs w:val="0"/>
                                <w:color w:val="F5D461"/>
                                <w:sz w:val="52"/>
                                <w:szCs w:val="52"/>
                                <w:lang w:eastAsia="zh-CN"/>
                              </w:rPr>
                              <w:t>文艺演出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360" w:lineRule="auto"/>
                              <w:ind w:right="278"/>
                              <w:jc w:val="both"/>
                              <w:textAlignment w:val="auto"/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</w:rPr>
                              <w:t>1.开场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eastAsia="zh-CN"/>
                              </w:rPr>
                              <w:t>舞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eastAsia="zh-CN"/>
                              </w:rPr>
                              <w:t>开门红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表演者：市场部 财务部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36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</w:rPr>
                              <w:t>2.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eastAsia="zh-CN"/>
                              </w:rPr>
                              <w:t>个人独唱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eastAsia="zh-CN"/>
                              </w:rPr>
                              <w:t>明天会更好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表演者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：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  <w:t>张某某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36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</w:rPr>
                              <w:t>3.小品《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eastAsia="zh-CN"/>
                              </w:rPr>
                              <w:t>公司我最棒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表演者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：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  <w:t>企划部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360" w:lineRule="auto"/>
                              <w:ind w:right="280"/>
                              <w:jc w:val="both"/>
                              <w:textAlignment w:val="auto"/>
                              <w:rPr>
                                <w:rFonts w:hint="default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  <w:t>4.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eastAsia="zh-CN"/>
                              </w:rPr>
                              <w:t>武术表演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eastAsia="zh-CN"/>
                              </w:rPr>
                              <w:t>中国功夫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表演者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：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  <w:t>市场部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36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  <w:t xml:space="preserve">5.T台秀                     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表演者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：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  <w:t>客服部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360" w:lineRule="auto"/>
                              <w:ind w:right="280"/>
                              <w:jc w:val="center"/>
                              <w:textAlignment w:val="auto"/>
                              <w:rPr>
                                <w:rFonts w:hint="eastAsia" w:ascii="汉仪青云简" w:hAnsi="汉仪青云简" w:eastAsia="汉仪青云简" w:cs="汉仪青云简"/>
                                <w:b w:val="0"/>
                                <w:bCs/>
                                <w:color w:val="C00000"/>
                                <w:sz w:val="52"/>
                                <w:szCs w:val="5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青云简" w:hAnsi="汉仪青云简" w:eastAsia="汉仪青云简" w:cs="汉仪青云简"/>
                                <w:b/>
                                <w:bCs w:val="0"/>
                                <w:color w:val="FFD545"/>
                                <w:sz w:val="52"/>
                                <w:szCs w:val="52"/>
                                <w:lang w:eastAsia="zh-CN"/>
                              </w:rPr>
                              <w:t>颁奖环节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360" w:lineRule="auto"/>
                              <w:ind w:right="278"/>
                              <w:jc w:val="center"/>
                              <w:textAlignment w:val="auto"/>
                              <w:rPr>
                                <w:rFonts w:hint="default" w:ascii="汉仪劲楷简" w:hAnsi="汉仪劲楷简" w:eastAsia="汉仪劲楷简" w:cs="汉仪劲楷简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  <w:t>优秀部门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市场部  财务部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360" w:lineRule="auto"/>
                              <w:ind w:right="278"/>
                              <w:jc w:val="center"/>
                              <w:textAlignment w:val="auto"/>
                              <w:rPr>
                                <w:rFonts w:hint="default" w:ascii="汉仪劲楷简" w:hAnsi="汉仪劲楷简" w:eastAsia="汉仪劲楷简" w:cs="汉仪劲楷简"/>
                                <w:b w:val="0"/>
                                <w:bCs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  <w:t>优秀员工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江某某  李某某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360" w:lineRule="auto"/>
                              <w:ind w:right="278"/>
                              <w:jc w:val="center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 w:val="0"/>
                                <w:bCs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  <w:t>各季度先进个人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王某某 宋某某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360" w:lineRule="auto"/>
                              <w:ind w:right="278" w:rightChars="0"/>
                              <w:jc w:val="both"/>
                              <w:textAlignment w:val="auto"/>
                              <w:rPr>
                                <w:rFonts w:hint="default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  <w:t>6.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</w:rPr>
                              <w:t>联唱《闹新春》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  <w:t>人事部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销售部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360" w:lineRule="auto"/>
                              <w:ind w:right="278" w:rightChars="0"/>
                              <w:jc w:val="both"/>
                              <w:textAlignment w:val="auto"/>
                              <w:rPr>
                                <w:rFonts w:hint="default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  <w:t>7.歌舞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eastAsia="zh-CN"/>
                              </w:rPr>
                              <w:t>灯火里的中国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销售部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360" w:lineRule="auto"/>
                              <w:ind w:right="278"/>
                              <w:jc w:val="both"/>
                              <w:textAlignment w:val="auto"/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  <w:t>8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</w:rPr>
                              <w:t>.歌曲《回家的路》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  <w:t>财务部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360" w:lineRule="auto"/>
                              <w:ind w:right="278"/>
                              <w:jc w:val="both"/>
                              <w:textAlignment w:val="auto"/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  <w:t>9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</w:rPr>
                              <w:t>.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eastAsia="zh-CN"/>
                              </w:rPr>
                              <w:t>吉他演奏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eastAsia="zh-CN"/>
                              </w:rPr>
                              <w:t>稻香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  <w:t>孙某某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360" w:lineRule="auto"/>
                              <w:ind w:right="278"/>
                              <w:jc w:val="both"/>
                              <w:textAlignment w:val="auto"/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val="en-US" w:eastAsia="zh-CN"/>
                              </w:rPr>
                              <w:t>10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eastAsia="zh-CN"/>
                              </w:rPr>
                              <w:t>民族舞蹈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  <w:lang w:eastAsia="zh-CN"/>
                              </w:rPr>
                              <w:t>漫天飞舞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/>
                                <w:bCs w:val="0"/>
                                <w:color w:val="FFD545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hint="eastAsia" w:ascii="汉仪劲楷简" w:hAnsi="汉仪劲楷简" w:eastAsia="汉仪劲楷简" w:cs="汉仪劲楷简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  <w:t>企划部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240" w:lineRule="auto"/>
                              <w:ind w:right="278"/>
                              <w:jc w:val="center"/>
                              <w:textAlignment w:val="auto"/>
                              <w:rPr>
                                <w:rFonts w:hint="eastAsia" w:ascii="汉仪青云简" w:hAnsi="汉仪青云简" w:eastAsia="汉仪青云简" w:cs="汉仪青云简"/>
                                <w:b w:val="0"/>
                                <w:bCs/>
                                <w:color w:val="C00000"/>
                                <w:sz w:val="44"/>
                                <w:szCs w:val="4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青云简" w:hAnsi="汉仪青云简" w:eastAsia="汉仪青云简" w:cs="汉仪青云简"/>
                                <w:b/>
                                <w:bCs w:val="0"/>
                                <w:color w:val="FFD545"/>
                                <w:sz w:val="44"/>
                                <w:szCs w:val="44"/>
                                <w:lang w:eastAsia="zh-CN"/>
                              </w:rPr>
                              <w:t>抽奖环节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240" w:lineRule="auto"/>
                              <w:ind w:right="278"/>
                              <w:jc w:val="center"/>
                              <w:textAlignment w:val="auto"/>
                              <w:rPr>
                                <w:rFonts w:hint="eastAsia" w:ascii="汉仪青云简" w:hAnsi="汉仪青云简" w:eastAsia="汉仪青云简" w:cs="汉仪青云简"/>
                                <w:b w:val="0"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eastAsia" w:ascii="汉仪青云简" w:hAnsi="汉仪青云简" w:eastAsia="汉仪青云简" w:cs="汉仪青云简"/>
                                <w:b/>
                                <w:bCs w:val="0"/>
                                <w:color w:val="FFD545"/>
                                <w:sz w:val="44"/>
                                <w:szCs w:val="44"/>
                                <w:lang w:eastAsia="zh-CN"/>
                              </w:rPr>
                              <w:t>全体合唱</w:t>
                            </w:r>
                            <w:r>
                              <w:rPr>
                                <w:rFonts w:hint="eastAsia" w:ascii="汉仪青云简" w:hAnsi="汉仪青云简" w:eastAsia="汉仪青云简" w:cs="汉仪青云简"/>
                                <w:b/>
                                <w:bCs w:val="0"/>
                                <w:color w:val="FFD545"/>
                                <w:sz w:val="44"/>
                                <w:szCs w:val="44"/>
                              </w:rPr>
                              <w:t>《</w:t>
                            </w:r>
                            <w:r>
                              <w:rPr>
                                <w:rFonts w:hint="eastAsia" w:ascii="汉仪青云简" w:hAnsi="汉仪青云简" w:eastAsia="汉仪青云简" w:cs="汉仪青云简"/>
                                <w:b/>
                                <w:bCs w:val="0"/>
                                <w:color w:val="FFD545"/>
                                <w:sz w:val="44"/>
                                <w:szCs w:val="44"/>
                                <w:lang w:eastAsia="zh-CN"/>
                              </w:rPr>
                              <w:t>相亲相爱</w:t>
                            </w:r>
                            <w:r>
                              <w:rPr>
                                <w:rFonts w:hint="eastAsia" w:ascii="汉仪青云简" w:hAnsi="汉仪青云简" w:eastAsia="汉仪青云简" w:cs="汉仪青云简"/>
                                <w:b/>
                                <w:bCs w:val="0"/>
                                <w:color w:val="FFD545"/>
                                <w:sz w:val="44"/>
                                <w:szCs w:val="44"/>
                              </w:rPr>
                              <w:t>》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 w:val="0"/>
                                <w:bCs/>
                                <w:color w:val="auto"/>
                                <w:sz w:val="3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.95pt;margin-top:91.65pt;height:615.4pt;width:395.65pt;z-index:-251636736;mso-width-relative:page;mso-height-relative:page;" filled="f" stroked="f" coordsize="21600,21600" o:gfxdata="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APO1ZY2wAAAAsBAAAPAAAAAAAAAAEA&#10;IAAAACIAAABkcnMvZG93bnJldi54bWxQSwECFAAUAAAACACHTuJAvm2u2UUCAAB3BAAADgAAAAAA&#10;AAABACAAAAAq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after="0" w:line="240" w:lineRule="auto"/>
                        <w:ind w:right="278"/>
                        <w:jc w:val="center"/>
                        <w:textAlignment w:val="auto"/>
                        <w:rPr>
                          <w:rFonts w:hint="eastAsia" w:ascii="汉仪青云简" w:hAnsi="汉仪青云简" w:eastAsia="汉仪青云简" w:cs="汉仪青云简"/>
                          <w:b/>
                          <w:bCs w:val="0"/>
                          <w:color w:val="auto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汉仪青云简" w:hAnsi="汉仪青云简" w:eastAsia="汉仪青云简" w:cs="汉仪青云简"/>
                          <w:b/>
                          <w:bCs w:val="0"/>
                          <w:color w:val="auto"/>
                          <w:sz w:val="32"/>
                          <w:szCs w:val="32"/>
                          <w:lang w:eastAsia="zh-CN"/>
                        </w:rPr>
                        <w:t>主持人：某某某</w:t>
                      </w:r>
                      <w:r>
                        <w:rPr>
                          <w:rFonts w:hint="eastAsia" w:ascii="汉仪青云简" w:hAnsi="汉仪青云简" w:eastAsia="汉仪青云简" w:cs="汉仪青云简"/>
                          <w:b/>
                          <w:bCs w:val="0"/>
                          <w:color w:val="auto"/>
                          <w:sz w:val="32"/>
                          <w:szCs w:val="32"/>
                          <w:lang w:val="en-US" w:eastAsia="zh-CN"/>
                        </w:rPr>
                        <w:t xml:space="preserve">   某某某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after="0" w:line="240" w:lineRule="auto"/>
                        <w:ind w:right="278"/>
                        <w:jc w:val="center"/>
                        <w:textAlignment w:val="auto"/>
                        <w:rPr>
                          <w:rFonts w:hint="eastAsia" w:ascii="汉仪青云简" w:hAnsi="汉仪青云简" w:eastAsia="汉仪青云简" w:cs="汉仪青云简"/>
                          <w:b/>
                          <w:bCs w:val="0"/>
                          <w:color w:val="000000" w:themeColor="text1"/>
                          <w:sz w:val="44"/>
                          <w:szCs w:val="44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青云简" w:hAnsi="汉仪青云简" w:eastAsia="汉仪青云简" w:cs="汉仪青云简"/>
                          <w:b/>
                          <w:bCs w:val="0"/>
                          <w:color w:val="000000" w:themeColor="text1"/>
                          <w:sz w:val="44"/>
                          <w:szCs w:val="44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公司宣传片</w:t>
                      </w:r>
                      <w:r>
                        <w:rPr>
                          <w:rFonts w:hint="eastAsia" w:ascii="汉仪青云简" w:hAnsi="汉仪青云简" w:eastAsia="汉仪青云简" w:cs="汉仪青云简"/>
                          <w:b/>
                          <w:bCs w:val="0"/>
                          <w:color w:val="000000" w:themeColor="text1"/>
                          <w:sz w:val="44"/>
                          <w:szCs w:val="4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《</w:t>
                      </w:r>
                      <w:r>
                        <w:rPr>
                          <w:rFonts w:hint="eastAsia" w:ascii="汉仪青云简" w:hAnsi="汉仪青云简" w:eastAsia="汉仪青云简" w:cs="汉仪青云简"/>
                          <w:b/>
                          <w:bCs w:val="0"/>
                          <w:color w:val="000000" w:themeColor="text1"/>
                          <w:sz w:val="44"/>
                          <w:szCs w:val="44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我们的故事</w:t>
                      </w:r>
                      <w:r>
                        <w:rPr>
                          <w:rFonts w:hint="eastAsia" w:ascii="汉仪青云简" w:hAnsi="汉仪青云简" w:eastAsia="汉仪青云简" w:cs="汉仪青云简"/>
                          <w:b/>
                          <w:bCs w:val="0"/>
                          <w:color w:val="000000" w:themeColor="text1"/>
                          <w:sz w:val="36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》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after="0" w:line="360" w:lineRule="auto"/>
                        <w:ind w:right="278"/>
                        <w:jc w:val="center"/>
                        <w:textAlignment w:val="auto"/>
                        <w:rPr>
                          <w:rFonts w:hint="eastAsia" w:ascii="汉仪青云简" w:hAnsi="汉仪青云简" w:eastAsia="汉仪青云简" w:cs="汉仪青云简"/>
                          <w:b/>
                          <w:bCs w:val="0"/>
                          <w:color w:val="F5D461"/>
                          <w:sz w:val="52"/>
                          <w:szCs w:val="52"/>
                          <w:lang w:eastAsia="zh-CN"/>
                        </w:rPr>
                      </w:pPr>
                      <w:r>
                        <w:rPr>
                          <w:rFonts w:hint="eastAsia" w:ascii="汉仪青云简" w:hAnsi="汉仪青云简" w:eastAsia="汉仪青云简" w:cs="汉仪青云简"/>
                          <w:b/>
                          <w:bCs w:val="0"/>
                          <w:color w:val="F5D461"/>
                          <w:sz w:val="52"/>
                          <w:szCs w:val="52"/>
                          <w:lang w:eastAsia="zh-CN"/>
                        </w:rPr>
                        <w:t>文艺演出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360" w:lineRule="auto"/>
                        <w:ind w:right="278"/>
                        <w:jc w:val="both"/>
                        <w:textAlignment w:val="auto"/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</w:rPr>
                        <w:t>1.开场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eastAsia="zh-CN"/>
                        </w:rPr>
                        <w:t>舞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eastAsia="zh-CN"/>
                        </w:rPr>
                        <w:t>开门红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  表演者：市场部 财务部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360" w:lineRule="auto"/>
                        <w:ind w:right="280"/>
                        <w:jc w:val="both"/>
                        <w:textAlignment w:val="auto"/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</w:rPr>
                        <w:t>2.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eastAsia="zh-CN"/>
                        </w:rPr>
                        <w:t>个人独唱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eastAsia="zh-CN"/>
                        </w:rPr>
                        <w:t>明天会更好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表演者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：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  <w:t>张某某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360" w:lineRule="auto"/>
                        <w:ind w:right="280"/>
                        <w:jc w:val="both"/>
                        <w:textAlignment w:val="auto"/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</w:rPr>
                        <w:t>3.小品《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eastAsia="zh-CN"/>
                        </w:rPr>
                        <w:t>公司我最棒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表演者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：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  <w:t>企划部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360" w:lineRule="auto"/>
                        <w:ind w:right="280"/>
                        <w:jc w:val="both"/>
                        <w:textAlignment w:val="auto"/>
                        <w:rPr>
                          <w:rFonts w:hint="default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val="en-US" w:eastAsia="zh-CN"/>
                        </w:rPr>
                        <w:t>4.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eastAsia="zh-CN"/>
                        </w:rPr>
                        <w:t>武术表演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eastAsia="zh-CN"/>
                        </w:rPr>
                        <w:t>中国功夫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val="en-US" w:eastAsia="zh-CN"/>
                        </w:rPr>
                        <w:t xml:space="preserve">       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表演者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：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  <w:t>市场部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360" w:lineRule="auto"/>
                        <w:ind w:right="280"/>
                        <w:jc w:val="both"/>
                        <w:textAlignment w:val="auto"/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val="en-US" w:eastAsia="zh-CN"/>
                        </w:rPr>
                        <w:t xml:space="preserve">5.T台秀                     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表演者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：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  <w:t>客服部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360" w:lineRule="auto"/>
                        <w:ind w:right="280"/>
                        <w:jc w:val="center"/>
                        <w:textAlignment w:val="auto"/>
                        <w:rPr>
                          <w:rFonts w:hint="eastAsia" w:ascii="汉仪青云简" w:hAnsi="汉仪青云简" w:eastAsia="汉仪青云简" w:cs="汉仪青云简"/>
                          <w:b w:val="0"/>
                          <w:bCs/>
                          <w:color w:val="C00000"/>
                          <w:sz w:val="52"/>
                          <w:szCs w:val="52"/>
                          <w:lang w:val="en-US" w:eastAsia="zh-CN"/>
                        </w:rPr>
                      </w:pPr>
                      <w:r>
                        <w:rPr>
                          <w:rFonts w:hint="eastAsia" w:ascii="汉仪青云简" w:hAnsi="汉仪青云简" w:eastAsia="汉仪青云简" w:cs="汉仪青云简"/>
                          <w:b/>
                          <w:bCs w:val="0"/>
                          <w:color w:val="FFD545"/>
                          <w:sz w:val="52"/>
                          <w:szCs w:val="52"/>
                          <w:lang w:eastAsia="zh-CN"/>
                        </w:rPr>
                        <w:t>颁奖环节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360" w:lineRule="auto"/>
                        <w:ind w:right="278"/>
                        <w:jc w:val="center"/>
                        <w:textAlignment w:val="auto"/>
                        <w:rPr>
                          <w:rFonts w:hint="default" w:ascii="汉仪劲楷简" w:hAnsi="汉仪劲楷简" w:eastAsia="汉仪劲楷简" w:cs="汉仪劲楷简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FFD545"/>
                          <w:sz w:val="28"/>
                          <w:szCs w:val="28"/>
                          <w:lang w:val="en-US" w:eastAsia="zh-CN"/>
                        </w:rPr>
                        <w:t xml:space="preserve">    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val="en-US" w:eastAsia="zh-CN"/>
                        </w:rPr>
                        <w:t>优秀部门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FFD545"/>
                          <w:sz w:val="28"/>
                          <w:szCs w:val="28"/>
                          <w:lang w:val="en-US" w:eastAsia="zh-CN"/>
                        </w:rPr>
                        <w:t xml:space="preserve">               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市场部  财务部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360" w:lineRule="auto"/>
                        <w:ind w:right="278"/>
                        <w:jc w:val="center"/>
                        <w:textAlignment w:val="auto"/>
                        <w:rPr>
                          <w:rFonts w:hint="default" w:ascii="汉仪劲楷简" w:hAnsi="汉仪劲楷简" w:eastAsia="汉仪劲楷简" w:cs="汉仪劲楷简"/>
                          <w:b w:val="0"/>
                          <w:bCs/>
                          <w:color w:val="FFD545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FFD545"/>
                          <w:sz w:val="28"/>
                          <w:szCs w:val="28"/>
                          <w:lang w:val="en-US" w:eastAsia="zh-CN"/>
                        </w:rPr>
                        <w:t xml:space="preserve">    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val="en-US" w:eastAsia="zh-CN"/>
                        </w:rPr>
                        <w:t>优秀员工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FFD545"/>
                          <w:sz w:val="28"/>
                          <w:szCs w:val="28"/>
                          <w:lang w:val="en-US" w:eastAsia="zh-CN"/>
                        </w:rPr>
                        <w:t xml:space="preserve">               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江某某  李某某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360" w:lineRule="auto"/>
                        <w:ind w:right="278"/>
                        <w:jc w:val="center"/>
                        <w:textAlignment w:val="auto"/>
                        <w:rPr>
                          <w:rFonts w:hint="default" w:ascii="微软雅黑" w:hAnsi="微软雅黑" w:eastAsia="微软雅黑" w:cs="微软雅黑"/>
                          <w:b w:val="0"/>
                          <w:bCs/>
                          <w:color w:val="FFD545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val="en-US" w:eastAsia="zh-CN"/>
                        </w:rPr>
                        <w:t>各季度先进个人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FFD545"/>
                          <w:sz w:val="28"/>
                          <w:szCs w:val="28"/>
                          <w:lang w:val="en-US" w:eastAsia="zh-CN"/>
                        </w:rPr>
                        <w:t xml:space="preserve">            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000000" w:themeColor="text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王某某 宋某某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360" w:lineRule="auto"/>
                        <w:ind w:right="278" w:rightChars="0"/>
                        <w:jc w:val="both"/>
                        <w:textAlignment w:val="auto"/>
                        <w:rPr>
                          <w:rFonts w:hint="default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val="en-US" w:eastAsia="zh-CN"/>
                        </w:rPr>
                        <w:t>6.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</w:rPr>
                        <w:t>联唱《闹新春》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val="en-US" w:eastAsia="zh-CN"/>
                        </w:rPr>
                        <w:t xml:space="preserve">              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  <w:t>人事部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销售部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360" w:lineRule="auto"/>
                        <w:ind w:right="278" w:rightChars="0"/>
                        <w:jc w:val="both"/>
                        <w:textAlignment w:val="auto"/>
                        <w:rPr>
                          <w:rFonts w:hint="default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val="en-US" w:eastAsia="zh-CN"/>
                        </w:rPr>
                        <w:t>7.歌舞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eastAsia="zh-CN"/>
                        </w:rPr>
                        <w:t>灯火里的中国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val="en-US" w:eastAsia="zh-CN"/>
                        </w:rPr>
                        <w:t xml:space="preserve">        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销售部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360" w:lineRule="auto"/>
                        <w:ind w:right="278"/>
                        <w:jc w:val="both"/>
                        <w:textAlignment w:val="auto"/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C00000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val="en-US" w:eastAsia="zh-CN"/>
                        </w:rPr>
                        <w:t>8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</w:rPr>
                        <w:t>.歌曲《回家的路》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  <w:t>财务部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360" w:lineRule="auto"/>
                        <w:ind w:right="278"/>
                        <w:jc w:val="both"/>
                        <w:textAlignment w:val="auto"/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val="en-US" w:eastAsia="zh-CN"/>
                        </w:rPr>
                        <w:t>9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</w:rPr>
                        <w:t>.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eastAsia="zh-CN"/>
                        </w:rPr>
                        <w:t>吉他演奏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eastAsia="zh-CN"/>
                        </w:rPr>
                        <w:t>稻香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  <w:t>孙某某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360" w:lineRule="auto"/>
                        <w:ind w:right="278"/>
                        <w:jc w:val="both"/>
                        <w:textAlignment w:val="auto"/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val="en-US" w:eastAsia="zh-CN"/>
                        </w:rPr>
                        <w:t>10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eastAsia="zh-CN"/>
                        </w:rPr>
                        <w:t>民族舞蹈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  <w:lang w:eastAsia="zh-CN"/>
                        </w:rPr>
                        <w:t>漫天飞舞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/>
                          <w:bCs w:val="0"/>
                          <w:color w:val="FFD545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hint="eastAsia" w:ascii="汉仪劲楷简" w:hAnsi="汉仪劲楷简" w:eastAsia="汉仪劲楷简" w:cs="汉仪劲楷简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  <w:t>企划部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240" w:lineRule="auto"/>
                        <w:ind w:right="278"/>
                        <w:jc w:val="center"/>
                        <w:textAlignment w:val="auto"/>
                        <w:rPr>
                          <w:rFonts w:hint="eastAsia" w:ascii="汉仪青云简" w:hAnsi="汉仪青云简" w:eastAsia="汉仪青云简" w:cs="汉仪青云简"/>
                          <w:b w:val="0"/>
                          <w:bCs/>
                          <w:color w:val="C00000"/>
                          <w:sz w:val="44"/>
                          <w:szCs w:val="44"/>
                          <w:lang w:val="en-US" w:eastAsia="zh-CN"/>
                        </w:rPr>
                      </w:pPr>
                      <w:r>
                        <w:rPr>
                          <w:rFonts w:hint="eastAsia" w:ascii="汉仪青云简" w:hAnsi="汉仪青云简" w:eastAsia="汉仪青云简" w:cs="汉仪青云简"/>
                          <w:b/>
                          <w:bCs w:val="0"/>
                          <w:color w:val="FFD545"/>
                          <w:sz w:val="44"/>
                          <w:szCs w:val="44"/>
                          <w:lang w:eastAsia="zh-CN"/>
                        </w:rPr>
                        <w:t>抽奖环节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240" w:lineRule="auto"/>
                        <w:ind w:right="278"/>
                        <w:jc w:val="center"/>
                        <w:textAlignment w:val="auto"/>
                        <w:rPr>
                          <w:rFonts w:hint="eastAsia" w:ascii="汉仪青云简" w:hAnsi="汉仪青云简" w:eastAsia="汉仪青云简" w:cs="汉仪青云简"/>
                          <w:b w:val="0"/>
                          <w:bCs/>
                          <w:color w:val="auto"/>
                          <w:sz w:val="44"/>
                          <w:szCs w:val="44"/>
                        </w:rPr>
                      </w:pPr>
                      <w:r>
                        <w:rPr>
                          <w:rFonts w:hint="eastAsia" w:ascii="汉仪青云简" w:hAnsi="汉仪青云简" w:eastAsia="汉仪青云简" w:cs="汉仪青云简"/>
                          <w:b/>
                          <w:bCs w:val="0"/>
                          <w:color w:val="FFD545"/>
                          <w:sz w:val="44"/>
                          <w:szCs w:val="44"/>
                          <w:lang w:eastAsia="zh-CN"/>
                        </w:rPr>
                        <w:t>全体合唱</w:t>
                      </w:r>
                      <w:r>
                        <w:rPr>
                          <w:rFonts w:hint="eastAsia" w:ascii="汉仪青云简" w:hAnsi="汉仪青云简" w:eastAsia="汉仪青云简" w:cs="汉仪青云简"/>
                          <w:b/>
                          <w:bCs w:val="0"/>
                          <w:color w:val="FFD545"/>
                          <w:sz w:val="44"/>
                          <w:szCs w:val="44"/>
                        </w:rPr>
                        <w:t>《</w:t>
                      </w:r>
                      <w:r>
                        <w:rPr>
                          <w:rFonts w:hint="eastAsia" w:ascii="汉仪青云简" w:hAnsi="汉仪青云简" w:eastAsia="汉仪青云简" w:cs="汉仪青云简"/>
                          <w:b/>
                          <w:bCs w:val="0"/>
                          <w:color w:val="FFD545"/>
                          <w:sz w:val="44"/>
                          <w:szCs w:val="44"/>
                          <w:lang w:eastAsia="zh-CN"/>
                        </w:rPr>
                        <w:t>相亲相爱</w:t>
                      </w:r>
                      <w:r>
                        <w:rPr>
                          <w:rFonts w:hint="eastAsia" w:ascii="汉仪青云简" w:hAnsi="汉仪青云简" w:eastAsia="汉仪青云简" w:cs="汉仪青云简"/>
                          <w:b/>
                          <w:bCs w:val="0"/>
                          <w:color w:val="FFD545"/>
                          <w:sz w:val="44"/>
                          <w:szCs w:val="44"/>
                        </w:rPr>
                        <w:t>》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 w:val="0"/>
                          <w:bCs/>
                          <w:color w:val="auto"/>
                          <w:sz w:val="3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4638675</wp:posOffset>
            </wp:positionH>
            <wp:positionV relativeFrom="paragraph">
              <wp:posOffset>6450330</wp:posOffset>
            </wp:positionV>
            <wp:extent cx="1930400" cy="1390650"/>
            <wp:effectExtent l="0" t="0" r="0" b="0"/>
            <wp:wrapNone/>
            <wp:docPr id="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4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contrast="20000"/>
                              </a14:imgEffect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444" r="50833" b="11944"/>
                    <a:stretch>
                      <a:fillRect/>
                    </a:stretch>
                  </pic:blipFill>
                  <pic:spPr>
                    <a:xfrm>
                      <a:off x="0" y="0"/>
                      <a:ext cx="19304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833755</wp:posOffset>
                </wp:positionH>
                <wp:positionV relativeFrom="paragraph">
                  <wp:posOffset>347345</wp:posOffset>
                </wp:positionV>
                <wp:extent cx="4027805" cy="855345"/>
                <wp:effectExtent l="0" t="0" r="0" b="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7805" cy="855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华康行楷体 W5" w:hAnsi="华康行楷体 W5" w:eastAsia="华康行楷体 W5" w:cs="华康行楷体 W5"/>
                                <w:b/>
                                <w:bCs/>
                                <w:color w:val="F5D461"/>
                                <w:sz w:val="72"/>
                                <w:szCs w:val="7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青云简" w:hAnsi="汉仪青云简" w:eastAsia="汉仪青云简" w:cs="汉仪青云简"/>
                                <w:b/>
                                <w:bCs/>
                                <w:color w:val="F5D461"/>
                                <w:sz w:val="72"/>
                                <w:szCs w:val="72"/>
                                <w:lang w:val="en-US" w:eastAsia="zh-CN"/>
                              </w:rPr>
                              <w:t>Xx儿年会节目单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5.65pt;margin-top:27.35pt;height:67.35pt;width:317.15pt;z-index:251671552;mso-width-relative:page;mso-height-relative:page;" filled="f" stroked="f" coordsize="21600,21600" o:gfxdata="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KceVHbbAAAACgEAAA8AAAAAAAAAAQAgAAAAIgAA&#10;AGRycy9kb3ducmV2LnhtbFBLAQIUABQAAAAIAIdO4kBkWJmsPgIAAGg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康行楷体 W5" w:hAnsi="华康行楷体 W5" w:eastAsia="华康行楷体 W5" w:cs="华康行楷体 W5"/>
                          <w:b/>
                          <w:bCs/>
                          <w:color w:val="F5D461"/>
                          <w:sz w:val="72"/>
                          <w:szCs w:val="72"/>
                          <w:lang w:val="en-US" w:eastAsia="zh-CN"/>
                        </w:rPr>
                      </w:pPr>
                      <w:r>
                        <w:rPr>
                          <w:rFonts w:hint="eastAsia" w:ascii="汉仪青云简" w:hAnsi="汉仪青云简" w:eastAsia="汉仪青云简" w:cs="汉仪青云简"/>
                          <w:b/>
                          <w:bCs/>
                          <w:color w:val="F5D461"/>
                          <w:sz w:val="72"/>
                          <w:szCs w:val="72"/>
                          <w:lang w:val="en-US" w:eastAsia="zh-CN"/>
                        </w:rPr>
                        <w:t>Xx儿年会节目单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5029200</wp:posOffset>
            </wp:positionH>
            <wp:positionV relativeFrom="paragraph">
              <wp:posOffset>2579370</wp:posOffset>
            </wp:positionV>
            <wp:extent cx="809625" cy="1003935"/>
            <wp:effectExtent l="0" t="0" r="0" b="0"/>
            <wp:wrapNone/>
            <wp:docPr id="2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33" t="2222" r="68333" b="80556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1003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-981075</wp:posOffset>
            </wp:positionH>
            <wp:positionV relativeFrom="paragraph">
              <wp:posOffset>1954530</wp:posOffset>
            </wp:positionV>
            <wp:extent cx="1930400" cy="1390650"/>
            <wp:effectExtent l="0" t="0" r="0" b="0"/>
            <wp:wrapNone/>
            <wp:docPr id="2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4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contrast="20000"/>
                              </a14:imgEffect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444" r="50833" b="11944"/>
                    <a:stretch>
                      <a:fillRect/>
                    </a:stretch>
                  </pic:blipFill>
                  <pic:spPr>
                    <a:xfrm>
                      <a:off x="0" y="0"/>
                      <a:ext cx="19304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-3695700</wp:posOffset>
            </wp:positionH>
            <wp:positionV relativeFrom="paragraph">
              <wp:posOffset>8246745</wp:posOffset>
            </wp:positionV>
            <wp:extent cx="12192000" cy="1533525"/>
            <wp:effectExtent l="0" t="0" r="0" b="9525"/>
            <wp:wrapNone/>
            <wp:docPr id="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8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125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-2647315</wp:posOffset>
            </wp:positionH>
            <wp:positionV relativeFrom="paragraph">
              <wp:posOffset>-1694815</wp:posOffset>
            </wp:positionV>
            <wp:extent cx="10706100" cy="12192000"/>
            <wp:effectExtent l="0" t="0" r="0" b="0"/>
            <wp:wrapNone/>
            <wp:docPr id="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0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706100" cy="1219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r>
        <w:rPr>
          <w:sz w:val="21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-1141095</wp:posOffset>
                </wp:positionH>
                <wp:positionV relativeFrom="paragraph">
                  <wp:posOffset>-82550</wp:posOffset>
                </wp:positionV>
                <wp:extent cx="4335145" cy="9182735"/>
                <wp:effectExtent l="0" t="0" r="0" b="18415"/>
                <wp:wrapNone/>
                <wp:docPr id="1" name="组合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off x="0" y="0"/>
                          <a:ext cx="4335145" cy="9182735"/>
                          <a:chOff x="15937" y="1281"/>
                          <a:chExt cx="6827" cy="14461"/>
                        </a:xfrm>
                      </wpg:grpSpPr>
                      <wpg:grpSp>
                        <wpg:cNvPr id="193" name="组合 102"/>
                        <wpg:cNvGrpSpPr/>
                        <wpg:grpSpPr>
                          <a:xfrm rot="0">
                            <a:off x="15937" y="1281"/>
                            <a:ext cx="6827" cy="1331"/>
                            <a:chOff x="-30" y="731"/>
                            <a:chExt cx="6827" cy="1331"/>
                          </a:xfrm>
                        </wpg:grpSpPr>
                        <wps:wsp>
                          <wps:cNvPr id="194" name="矩形 11"/>
                          <wps:cNvSpPr/>
                          <wps:spPr>
                            <a:xfrm>
                              <a:off x="-30" y="861"/>
                              <a:ext cx="170" cy="737"/>
                            </a:xfrm>
                            <a:prstGeom prst="rect">
                              <a:avLst/>
                            </a:prstGeom>
                            <a:solidFill>
                              <a:srgbClr val="FF2832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95" name="文本框 12"/>
                          <wps:cNvSpPr txBox="1"/>
                          <wps:spPr>
                            <a:xfrm>
                              <a:off x="166" y="731"/>
                              <a:ext cx="6631" cy="103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2"/>
                                  <w:kinsoku/>
                                  <w:ind w:left="0"/>
                                  <w:jc w:val="left"/>
                                  <w:rPr>
                                    <w:rFonts w:hint="eastAsia" w:ascii="黑体" w:hAnsi="黑体" w:eastAsia="黑体" w:cs="黑体"/>
                                    <w:sz w:val="52"/>
                                    <w:szCs w:val="52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color w:val="222222"/>
                                    <w:kern w:val="24"/>
                                    <w:sz w:val="52"/>
                                    <w:szCs w:val="52"/>
                                  </w:rPr>
                                  <w:t>稻壳儿</w:t>
                                </w: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color w:val="222222"/>
                                    <w:kern w:val="24"/>
                                    <w:sz w:val="52"/>
                                    <w:szCs w:val="52"/>
                                    <w:lang w:val="en-US" w:eastAsia="zh-CN"/>
                                  </w:rPr>
                                  <w:t>文字</w:t>
                                </w: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color w:val="222222"/>
                                    <w:kern w:val="24"/>
                                    <w:sz w:val="52"/>
                                    <w:szCs w:val="52"/>
                                  </w:rPr>
                                  <w:t>模板使用说明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96" name="文本框 13"/>
                          <wps:cNvSpPr txBox="1"/>
                          <wps:spPr>
                            <a:xfrm>
                              <a:off x="74" y="1606"/>
                              <a:ext cx="5913" cy="4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2"/>
                                  <w:kinsoku/>
                                  <w:ind w:left="0"/>
                                  <w:jc w:val="left"/>
                                  <w:rPr>
                                    <w:rFonts w:hint="eastAsia" w:ascii="黑体" w:hAnsi="黑体" w:eastAsia="黑体" w:cs="黑体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color w:val="222222"/>
                                    <w:kern w:val="24"/>
                                    <w:sz w:val="24"/>
                                    <w:szCs w:val="24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（本页为说明页，用户使用模板时可删除本页内容）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s:wsp>
                        <wps:cNvPr id="197" name="直接连接符 56"/>
                        <wps:cNvCnPr/>
                        <wps:spPr>
                          <a:xfrm>
                            <a:off x="21818" y="3418"/>
                            <a:ext cx="0" cy="12324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222222">
                                <a:alpha val="8000"/>
                              </a:srgb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237" name="组合 57"/>
                        <wpg:cNvGrpSpPr/>
                        <wpg:grpSpPr>
                          <a:xfrm rot="0">
                            <a:off x="16780" y="3333"/>
                            <a:ext cx="3135" cy="1392"/>
                            <a:chOff x="1166" y="2173"/>
                            <a:chExt cx="3135" cy="1392"/>
                          </a:xfrm>
                        </wpg:grpSpPr>
                        <wps:wsp>
                          <wps:cNvPr id="238" name="文本框 16"/>
                          <wps:cNvSpPr txBox="1"/>
                          <wps:spPr>
                            <a:xfrm>
                              <a:off x="1166" y="2173"/>
                              <a:ext cx="1506" cy="139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2"/>
                                  <w:kinsoku/>
                                  <w:ind w:left="0"/>
                                  <w:jc w:val="left"/>
                                  <w:rPr>
                                    <w:rFonts w:hint="eastAsia" w:ascii="黑体" w:hAnsi="黑体" w:eastAsia="黑体" w:cs="黑体"/>
                                    <w:b/>
                                    <w:bCs w:val="0"/>
                                    <w:sz w:val="76"/>
                                    <w:szCs w:val="76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bCs w:val="0"/>
                                    <w:color w:val="FF2832"/>
                                    <w:kern w:val="24"/>
                                    <w:sz w:val="76"/>
                                    <w:szCs w:val="76"/>
                                  </w:rPr>
                                  <w:t>01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39" name="文本框 18"/>
                          <wps:cNvSpPr txBox="1"/>
                          <wps:spPr>
                            <a:xfrm>
                              <a:off x="2015" y="2526"/>
                              <a:ext cx="2286" cy="76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2"/>
                                  <w:kinsoku/>
                                  <w:ind w:left="0"/>
                                  <w:jc w:val="left"/>
                                  <w:rPr>
                                    <w:rFonts w:hint="eastAsia" w:ascii="黑体" w:hAnsi="黑体" w:eastAsia="黑体" w:cs="黑体"/>
                                    <w:sz w:val="44"/>
                                    <w:szCs w:val="44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color w:val="222222"/>
                                    <w:kern w:val="24"/>
                                    <w:sz w:val="44"/>
                                    <w:szCs w:val="44"/>
                                  </w:rPr>
                                  <w:t>字体说明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250" name="组合 250"/>
                        <wpg:cNvGrpSpPr/>
                        <wpg:grpSpPr>
                          <a:xfrm>
                            <a:off x="16787" y="6160"/>
                            <a:ext cx="4469" cy="1225"/>
                            <a:chOff x="16787" y="6160"/>
                            <a:chExt cx="4469" cy="1225"/>
                          </a:xfrm>
                        </wpg:grpSpPr>
                        <wps:wsp>
                          <wps:cNvPr id="228" name="直接连接符 37"/>
                          <wps:cNvCnPr/>
                          <wps:spPr>
                            <a:xfrm>
                              <a:off x="16946" y="7344"/>
                              <a:ext cx="4310" cy="0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222222">
                                  <a:alpha val="8000"/>
                                </a:srgbClr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3" name="文本框 30"/>
                          <wps:cNvSpPr txBox="1"/>
                          <wps:spPr>
                            <a:xfrm>
                              <a:off x="16817" y="6160"/>
                              <a:ext cx="2288" cy="4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2"/>
                                  <w:kinsoku/>
                                  <w:ind w:left="0"/>
                                  <w:jc w:val="left"/>
                                  <w:rPr>
                                    <w:rFonts w:hint="eastAsia" w:ascii="黑体" w:hAnsi="黑体" w:eastAsia="黑体" w:cs="黑体"/>
                                    <w:sz w:val="18"/>
                                    <w:szCs w:val="18"/>
                                    <w:lang w:eastAsia="zh-CN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中文｜</w:t>
                                </w:r>
                                <w:r>
                                  <w:rPr>
                                    <w:rFonts w:hint="eastAsia" w:ascii="黑体" w:hAnsi="黑体" w:eastAsia="黑体" w:cs="黑体"/>
                                    <w:color w:val="222222"/>
                                    <w:kern w:val="24"/>
                                    <w:sz w:val="18"/>
                                    <w:szCs w:val="18"/>
                                    <w:lang w:val="en-US" w:eastAsia="zh-CN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字体名称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34" name="文本框 36"/>
                          <wps:cNvSpPr txBox="1"/>
                          <wps:spPr>
                            <a:xfrm>
                              <a:off x="16787" y="6617"/>
                              <a:ext cx="3098" cy="76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2"/>
                                  <w:kinsoku/>
                                  <w:ind w:left="0"/>
                                  <w:jc w:val="left"/>
                                  <w:rPr>
                                    <w:rFonts w:hint="eastAsia" w:ascii="汉仪劲楷简" w:hAnsi="汉仪劲楷简" w:eastAsia="汉仪劲楷简" w:cs="汉仪劲楷简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汉仪劲楷简" w:hAnsi="汉仪劲楷简" w:eastAsia="汉仪劲楷简" w:cs="汉仪劲楷简"/>
                                    <w:color w:val="222222"/>
                                    <w:kern w:val="24"/>
                                    <w:sz w:val="40"/>
                                    <w:szCs w:val="40"/>
                                    <w:lang w:val="en-US" w:eastAsia="zh-CN"/>
                                  </w:rPr>
                                  <w:t>汉仪劲简楷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249" name="组合 249"/>
                        <wpg:cNvGrpSpPr/>
                        <wpg:grpSpPr>
                          <a:xfrm>
                            <a:off x="16778" y="4771"/>
                            <a:ext cx="4470" cy="1225"/>
                            <a:chOff x="16778" y="4771"/>
                            <a:chExt cx="4470" cy="1225"/>
                          </a:xfrm>
                        </wpg:grpSpPr>
                        <wps:wsp>
                          <wps:cNvPr id="229" name="直接连接符 24"/>
                          <wps:cNvCnPr/>
                          <wps:spPr>
                            <a:xfrm>
                              <a:off x="16938" y="5953"/>
                              <a:ext cx="4310" cy="0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222222">
                                  <a:alpha val="8000"/>
                                </a:srgbClr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5" name="文本框 17"/>
                          <wps:cNvSpPr txBox="1"/>
                          <wps:spPr>
                            <a:xfrm>
                              <a:off x="16822" y="4771"/>
                              <a:ext cx="1702" cy="463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2"/>
                                  <w:kinsoku/>
                                  <w:ind w:left="0"/>
                                  <w:jc w:val="left"/>
                                  <w:rPr>
                                    <w:rFonts w:hint="eastAsia" w:ascii="黑体" w:hAnsi="黑体" w:eastAsia="黑体" w:cs="黑体"/>
                                    <w:sz w:val="18"/>
                                    <w:szCs w:val="18"/>
                                    <w:lang w:eastAsia="zh-CN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中文｜</w:t>
                                </w:r>
                                <w:r>
                                  <w:rPr>
                                    <w:rFonts w:hint="eastAsia" w:ascii="黑体" w:hAnsi="黑体" w:eastAsia="黑体" w:cs="黑体"/>
                                    <w:color w:val="222222"/>
                                    <w:kern w:val="24"/>
                                    <w:sz w:val="18"/>
                                    <w:szCs w:val="18"/>
                                    <w:lang w:val="en-US" w:eastAsia="zh-CN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字体名称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236" name="文本框 23"/>
                          <wps:cNvSpPr txBox="1"/>
                          <wps:spPr>
                            <a:xfrm>
                              <a:off x="16778" y="5228"/>
                              <a:ext cx="3052" cy="76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2"/>
                                  <w:kinsoku/>
                                  <w:ind w:left="0"/>
                                  <w:jc w:val="left"/>
                                  <w:rPr>
                                    <w:rFonts w:hint="eastAsia" w:ascii="汉仪青云简" w:hAnsi="汉仪青云简" w:eastAsia="汉仪青云简" w:cs="汉仪青云简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汉仪青云简" w:hAnsi="汉仪青云简" w:eastAsia="汉仪青云简" w:cs="汉仪青云简"/>
                                    <w:color w:val="222222"/>
                                    <w:kern w:val="24"/>
                                    <w:sz w:val="40"/>
                                    <w:szCs w:val="40"/>
                                    <w:lang w:val="en-US" w:eastAsia="zh-CN"/>
                                  </w:rPr>
                                  <w:t>汉仪青云简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251" name="组合 251"/>
                        <wpg:cNvGrpSpPr/>
                        <wpg:grpSpPr>
                          <a:xfrm>
                            <a:off x="16777" y="7555"/>
                            <a:ext cx="4470" cy="1226"/>
                            <a:chOff x="16777" y="7555"/>
                            <a:chExt cx="4470" cy="1226"/>
                          </a:xfrm>
                        </wpg:grpSpPr>
                        <wps:wsp>
                          <wps:cNvPr id="230" name="直接连接符 53"/>
                          <wps:cNvCnPr/>
                          <wps:spPr>
                            <a:xfrm>
                              <a:off x="16937" y="8735"/>
                              <a:ext cx="4310" cy="0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222222">
                                  <a:alpha val="8000"/>
                                </a:srgbClr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40" name="文本框 48"/>
                          <wps:cNvSpPr txBox="1"/>
                          <wps:spPr>
                            <a:xfrm>
                              <a:off x="16822" y="7555"/>
                              <a:ext cx="2288" cy="4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2"/>
                                  <w:kinsoku/>
                                  <w:ind w:left="0"/>
                                  <w:jc w:val="left"/>
                                  <w:rPr>
                                    <w:rFonts w:hint="eastAsia" w:ascii="黑体" w:hAnsi="黑体" w:eastAsia="黑体" w:cs="黑体"/>
                                    <w:sz w:val="18"/>
                                    <w:szCs w:val="18"/>
                                    <w:lang w:eastAsia="zh-CN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color w:val="222222"/>
                                    <w:kern w:val="24"/>
                                    <w:sz w:val="18"/>
                                    <w:szCs w:val="18"/>
                                    <w:lang w:val="en-US" w:eastAsia="zh-CN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中文</w:t>
                                </w:r>
                                <w:r>
                                  <w:rPr>
                                    <w:rFonts w:hint="eastAsia" w:ascii="黑体" w:hAnsi="黑体" w:eastAsia="黑体" w:cs="黑体"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｜</w:t>
                                </w:r>
                                <w:r>
                                  <w:rPr>
                                    <w:rFonts w:hint="eastAsia" w:ascii="黑体" w:hAnsi="黑体" w:eastAsia="黑体" w:cs="黑体"/>
                                    <w:color w:val="222222"/>
                                    <w:kern w:val="24"/>
                                    <w:sz w:val="18"/>
                                    <w:szCs w:val="18"/>
                                    <w:lang w:val="en-US" w:eastAsia="zh-CN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字体名称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41" name="文本框 52"/>
                          <wps:cNvSpPr txBox="1"/>
                          <wps:spPr>
                            <a:xfrm>
                              <a:off x="16777" y="8013"/>
                              <a:ext cx="2303" cy="76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>
                                <w:pPr>
                                  <w:pStyle w:val="2"/>
                                  <w:kinsoku/>
                                  <w:ind w:left="0"/>
                                  <w:jc w:val="left"/>
                                  <w:rPr>
                                    <w:rFonts w:hint="default" w:ascii="汉仪趣黑W" w:hAnsi="汉仪趣黑W" w:eastAsia="汉仪趣黑W" w:cs="汉仪趣黑W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汉仪趣黑W" w:hAnsi="汉仪趣黑W" w:eastAsia="汉仪趣黑W" w:cs="汉仪趣黑W"/>
                                    <w:color w:val="222222"/>
                                    <w:kern w:val="24"/>
                                    <w:sz w:val="40"/>
                                    <w:szCs w:val="40"/>
                                    <w:lang w:val="en-US" w:eastAsia="zh-CN"/>
                                  </w:rPr>
                                  <w:t>汉仪趣黑W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s:wsp>
                        <wps:cNvPr id="244" name="文本框 55"/>
                        <wps:cNvSpPr txBox="1"/>
                        <wps:spPr>
                          <a:xfrm>
                            <a:off x="16709" y="11476"/>
                            <a:ext cx="4671" cy="117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pStyle w:val="2"/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64" w:lineRule="auto"/>
                                <w:ind w:left="0" w:right="0" w:rightChars="0" w:firstLine="0" w:firstLineChars="0"/>
                                <w:jc w:val="left"/>
                                <w:textAlignment w:val="top"/>
                                <w:outlineLvl w:val="9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黑体" w:hAnsi="黑体" w:eastAsia="黑体"/>
                                  <w:color w:val="222222"/>
                                  <w:kern w:val="24"/>
                                  <w:sz w:val="16"/>
                                  <w:szCs w:val="16"/>
                                  <w14:textFill>
                                    <w14:solidFill>
                                      <w14:srgbClr w14:val="222222">
                                        <w14:alpha w14:val="40000"/>
                                      </w14:srgbClr>
                                    </w14:solidFill>
                                  </w14:textFill>
                                </w:rPr>
                                <w:t>【说明】</w:t>
                              </w:r>
                            </w:p>
                            <w:p>
                              <w:pPr>
                                <w:pStyle w:val="2"/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264" w:lineRule="auto"/>
                                <w:ind w:left="62" w:right="0" w:rightChars="0" w:firstLine="0" w:firstLineChars="0"/>
                                <w:jc w:val="left"/>
                                <w:textAlignment w:val="top"/>
                                <w:outlineLvl w:val="9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黑体" w:hAnsi="黑体" w:eastAsia="黑体"/>
                                  <w:color w:val="222222"/>
                                  <w:kern w:val="24"/>
                                  <w:sz w:val="16"/>
                                  <w:szCs w:val="16"/>
                                  <w14:textFill>
                                    <w14:solidFill>
                                      <w14:srgbClr w14:val="222222">
                                        <w14:alpha w14:val="40000"/>
                                      </w14:srgbClr>
                                    </w14:solidFill>
                                  </w14:textFill>
                                </w:rPr>
                                <w:t>模板中使用的字体仅限于个人学习、研究或欣赏目的使用，如需商用请您自行向版权方购买、获取商用版权。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89.85pt;margin-top:-6.5pt;height:723.05pt;width:341.35pt;z-index:251682816;mso-width-relative:page;mso-height-relative:page;" coordorigin="15937,1281" coordsize="6827,14461" o:gfxdata="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">
                <o:lock v:ext="edit" aspectratio="f"/>
                <v:group id="组合 102" o:spid="_x0000_s1026" o:spt="203" style="position:absolute;left:15937;top:1281;height:1331;width:6827;" coordorigin="-30,731" coordsize="6827,1331" o:gfxdata="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VQpYhvAAAANwAAAAPAAAAAAAAAAEAIAAAACIAAABkcnMvZG93bnJldi54bWxQ&#10;SwECFAAUAAAACACHTuJAMy8FnjsAAAA5AAAAFQAAAAAAAAABACAAAAALAQAAZHJzL2dyb3Vwc2hh&#10;cGV4bWwueG1sUEsFBgAAAAAGAAYAYAEAAMgDAAAAAA==&#10;">
                  <o:lock v:ext="edit" aspectratio="f"/>
                  <v:rect id="矩形 11" o:spid="_x0000_s1026" o:spt="1" style="position:absolute;left:-30;top:861;height:737;width:170;v-text-anchor:middle;" fillcolor="#FF2832" filled="t" stroked="f" coordsize="21600,21600" o:gfxdata="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NUzvL4A&#10;AADcAAAADwAAAAAAAAABACAAAAAiAAAAZHJzL2Rvd25yZXYueG1sUEsBAhQAFAAAAAgAh07iQDMv&#10;BZ47AAAAOQAAABAAAAAAAAAAAQAgAAAADQEAAGRycy9zaGFwZXhtbC54bWxQSwUGAAAAAAYABgBb&#10;AQAAtwMAAAAA&#10;">
                    <v:fill on="t" focussize="0,0"/>
                    <v:stroke on="f" weight="1pt" miterlimit="8" joinstyle="miter"/>
                    <v:imagedata o:title=""/>
                    <o:lock v:ext="edit" aspectratio="f"/>
                  </v:rect>
                  <v:shape id="文本框 12" o:spid="_x0000_s1026" o:spt="202" type="#_x0000_t202" style="position:absolute;left:166;top:731;height:1036;width:6631;" filled="f" stroked="f" coordsize="21600,21600" o:gfxdata="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Scy5yugAAANw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pStyle w:val="2"/>
                            <w:kinsoku/>
                            <w:ind w:left="0"/>
                            <w:jc w:val="left"/>
                            <w:rPr>
                              <w:rFonts w:hint="eastAsia" w:ascii="黑体" w:hAnsi="黑体" w:eastAsia="黑体" w:cs="黑体"/>
                              <w:sz w:val="52"/>
                              <w:szCs w:val="52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color w:val="222222"/>
                              <w:kern w:val="24"/>
                              <w:sz w:val="52"/>
                              <w:szCs w:val="52"/>
                            </w:rPr>
                            <w:t>稻壳儿</w:t>
                          </w:r>
                          <w:r>
                            <w:rPr>
                              <w:rFonts w:hint="eastAsia" w:ascii="黑体" w:hAnsi="黑体" w:eastAsia="黑体" w:cs="黑体"/>
                              <w:b/>
                              <w:color w:val="222222"/>
                              <w:kern w:val="24"/>
                              <w:sz w:val="52"/>
                              <w:szCs w:val="52"/>
                              <w:lang w:val="en-US" w:eastAsia="zh-CN"/>
                            </w:rPr>
                            <w:t>文字</w:t>
                          </w:r>
                          <w:r>
                            <w:rPr>
                              <w:rFonts w:hint="eastAsia" w:ascii="黑体" w:hAnsi="黑体" w:eastAsia="黑体" w:cs="黑体"/>
                              <w:b/>
                              <w:color w:val="222222"/>
                              <w:kern w:val="24"/>
                              <w:sz w:val="52"/>
                              <w:szCs w:val="52"/>
                            </w:rPr>
                            <w:t>模板使用说明</w:t>
                          </w:r>
                        </w:p>
                      </w:txbxContent>
                    </v:textbox>
                  </v:shape>
                  <v:shape id="文本框 13" o:spid="_x0000_s1026" o:spt="202" type="#_x0000_t202" style="position:absolute;left:74;top:1606;height:456;width:5913;" filled="f" stroked="f" coordsize="21600,21600" o:gfxdata="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QJR0cugAAANw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pStyle w:val="2"/>
                            <w:kinsoku/>
                            <w:ind w:left="0"/>
                            <w:jc w:val="left"/>
                            <w:rPr>
                              <w:rFonts w:hint="eastAsia" w:ascii="黑体" w:hAnsi="黑体" w:eastAsia="黑体" w:cs="黑体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color w:val="222222"/>
                              <w:kern w:val="24"/>
                              <w:sz w:val="24"/>
                              <w:szCs w:val="24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（本页为说明页，用户使用模板时可删除本页内容）</w:t>
                          </w:r>
                        </w:p>
                      </w:txbxContent>
                    </v:textbox>
                  </v:shape>
                </v:group>
                <v:line id="直接连接符 56" o:spid="_x0000_s1026" o:spt="20" style="position:absolute;left:21818;top:3418;height:12324;width:0;" filled="f" stroked="t" coordsize="21600,21600" o:gfxdata="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VnU/j&#10;wAAAANwAAAAPAAAAAAAAAAEAIAAAACIAAABkcnMvZG93bnJldi54bWxQSwECFAAUAAAACACHTuJA&#10;My8FnjsAAAA5AAAAEAAAAAAAAAABACAAAAAPAQAAZHJzL3NoYXBleG1sLnhtbFBLBQYAAAAABgAG&#10;AFsBAAC5AwAAAAA=&#10;">
                  <v:fill on="f" focussize="0,0"/>
                  <v:stroke color="#222222 [3204]" opacity="5242f" miterlimit="8" joinstyle="miter"/>
                  <v:imagedata o:title=""/>
                  <o:lock v:ext="edit" aspectratio="f"/>
                </v:line>
                <v:group id="组合 57" o:spid="_x0000_s1026" o:spt="203" style="position:absolute;left:16780;top:3333;height:1392;width:3135;" coordorigin="1166,2173" coordsize="3135,1392" o:gfxdata="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XOq5k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文本框 16" o:spid="_x0000_s1026" o:spt="202" type="#_x0000_t202" style="position:absolute;left:1166;top:2173;height:1392;width:1506;" filled="f" stroked="f" coordsize="21600,21600" o:gfxdata="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O1ErO5AAAA3A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pStyle w:val="2"/>
                            <w:kinsoku/>
                            <w:ind w:left="0"/>
                            <w:jc w:val="left"/>
                            <w:rPr>
                              <w:rFonts w:hint="eastAsia" w:ascii="黑体" w:hAnsi="黑体" w:eastAsia="黑体" w:cs="黑体"/>
                              <w:b/>
                              <w:bCs w:val="0"/>
                              <w:sz w:val="76"/>
                              <w:szCs w:val="76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bCs w:val="0"/>
                              <w:color w:val="FF2832"/>
                              <w:kern w:val="24"/>
                              <w:sz w:val="76"/>
                              <w:szCs w:val="76"/>
                            </w:rPr>
                            <w:t>01</w:t>
                          </w:r>
                        </w:p>
                      </w:txbxContent>
                    </v:textbox>
                  </v:shape>
                  <v:shape id="文本框 18" o:spid="_x0000_s1026" o:spt="202" type="#_x0000_t202" style="position:absolute;left:2015;top:2526;height:768;width:2286;" filled="f" stroked="f" coordsize="21600,21600" o:gfxdata="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z5tyi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pStyle w:val="2"/>
                            <w:kinsoku/>
                            <w:ind w:left="0"/>
                            <w:jc w:val="left"/>
                            <w:rPr>
                              <w:rFonts w:hint="eastAsia" w:ascii="黑体" w:hAnsi="黑体" w:eastAsia="黑体" w:cs="黑体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color w:val="222222"/>
                              <w:kern w:val="24"/>
                              <w:sz w:val="44"/>
                              <w:szCs w:val="44"/>
                            </w:rPr>
                            <w:t>字体说明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16787;top:6160;height:1225;width:4469;" coordorigin="16787,6160" coordsize="4469,1225" o:gfxdata="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FDNOwvAAAANwAAAAPAAAAAAAAAAEAIAAAACIAAABkcnMvZG93bnJldi54bWxQ&#10;SwECFAAUAAAACACHTuJAMy8FnjsAAAA5AAAAFQAAAAAAAAABACAAAAALAQAAZHJzL2dyb3Vwc2hh&#10;cGV4bWwueG1sUEsFBgAAAAAGAAYAYAEAAMgDAAAAAA==&#10;">
                  <o:lock v:ext="edit" aspectratio="f"/>
                  <v:line id="直接连接符 37" o:spid="_x0000_s1026" o:spt="20" style="position:absolute;left:16946;top:7344;height:0;width:4310;" filled="f" stroked="t" coordsize="21600,21600" o:gfxdata="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JhzC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222222 [3204]" opacity="5242f" miterlimit="8" joinstyle="miter"/>
                    <v:imagedata o:title=""/>
                    <o:lock v:ext="edit" aspectratio="f"/>
                  </v:line>
                  <v:shape id="文本框 30" o:spid="_x0000_s1026" o:spt="202" type="#_x0000_t202" style="position:absolute;left:16817;top:6160;height:456;width:2288;" filled="f" stroked="f" coordsize="21600,21600" o:gfxdata="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0RgMK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pStyle w:val="2"/>
                            <w:kinsoku/>
                            <w:ind w:left="0"/>
                            <w:jc w:val="left"/>
                            <w:rPr>
                              <w:rFonts w:hint="eastAsia" w:ascii="黑体" w:hAnsi="黑体" w:eastAsia="黑体" w:cs="黑体"/>
                              <w:sz w:val="18"/>
                              <w:szCs w:val="18"/>
                              <w:lang w:eastAsia="zh-CN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中文｜</w:t>
                          </w:r>
                          <w:r>
                            <w:rPr>
                              <w:rFonts w:hint="eastAsia" w:ascii="黑体" w:hAnsi="黑体" w:eastAsia="黑体" w:cs="黑体"/>
                              <w:color w:val="222222"/>
                              <w:kern w:val="24"/>
                              <w:sz w:val="18"/>
                              <w:szCs w:val="18"/>
                              <w:lang w:val="en-US" w:eastAsia="zh-CN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字体名称</w:t>
                          </w:r>
                        </w:p>
                      </w:txbxContent>
                    </v:textbox>
                  </v:shape>
                  <v:shape id="文本框 36" o:spid="_x0000_s1026" o:spt="202" type="#_x0000_t202" style="position:absolute;left:16787;top:6617;height:768;width:3098;" filled="f" stroked="f" coordsize="21600,21600" o:gfxdata="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L4GLa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pStyle w:val="2"/>
                            <w:kinsoku/>
                            <w:ind w:left="0"/>
                            <w:jc w:val="left"/>
                            <w:rPr>
                              <w:rFonts w:hint="eastAsia" w:ascii="汉仪劲楷简" w:hAnsi="汉仪劲楷简" w:eastAsia="汉仪劲楷简" w:cs="汉仪劲楷简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汉仪劲楷简" w:hAnsi="汉仪劲楷简" w:eastAsia="汉仪劲楷简" w:cs="汉仪劲楷简"/>
                              <w:color w:val="222222"/>
                              <w:kern w:val="24"/>
                              <w:sz w:val="40"/>
                              <w:szCs w:val="40"/>
                              <w:lang w:val="en-US" w:eastAsia="zh-CN"/>
                            </w:rPr>
                            <w:t>汉仪劲简楷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16778;top:4771;height:1225;width:4470;" coordorigin="16778,4771" coordsize="4470,1225" o:gfxdata="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R7+zwvwAAANwAAAAPAAAAAAAAAAEAIAAAACIAAABkcnMvZG93bnJldi54&#10;bWxQSwECFAAUAAAACACHTuJAMy8FnjsAAAA5AAAAFQAAAAAAAAABACAAAAAOAQAAZHJzL2dyb3Vw&#10;c2hhcGV4bWwueG1sUEsFBgAAAAAGAAYAYAEAAMsDAAAAAA==&#10;">
                  <o:lock v:ext="edit" aspectratio="f"/>
                  <v:line id="直接连接符 24" o:spid="_x0000_s1026" o:spt="20" style="position:absolute;left:16938;top:5953;height:0;width:4310;" filled="f" stroked="t" coordsize="21600,21600" o:gfxdata="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9TWkb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222222 [3204]" opacity="5242f" miterlimit="8" joinstyle="miter"/>
                    <v:imagedata o:title=""/>
                    <o:lock v:ext="edit" aspectratio="f"/>
                  </v:line>
                  <v:shape id="文本框 17" o:spid="_x0000_s1026" o:spt="202" type="#_x0000_t202" style="position:absolute;left:16822;top:4771;height:463;width:1702;" filled="f" stroked="f" coordsize="21600,21600" o:gfxdata="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8wEDS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pStyle w:val="2"/>
                            <w:kinsoku/>
                            <w:ind w:left="0"/>
                            <w:jc w:val="left"/>
                            <w:rPr>
                              <w:rFonts w:hint="eastAsia" w:ascii="黑体" w:hAnsi="黑体" w:eastAsia="黑体" w:cs="黑体"/>
                              <w:sz w:val="18"/>
                              <w:szCs w:val="18"/>
                              <w:lang w:eastAsia="zh-CN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中文｜</w:t>
                          </w:r>
                          <w:r>
                            <w:rPr>
                              <w:rFonts w:hint="eastAsia" w:ascii="黑体" w:hAnsi="黑体" w:eastAsia="黑体" w:cs="黑体"/>
                              <w:color w:val="222222"/>
                              <w:kern w:val="24"/>
                              <w:sz w:val="18"/>
                              <w:szCs w:val="18"/>
                              <w:lang w:val="en-US" w:eastAsia="zh-CN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字体名称</w:t>
                          </w:r>
                        </w:p>
                      </w:txbxContent>
                    </v:textbox>
                  </v:shape>
                  <v:shape id="文本框 23" o:spid="_x0000_s1026" o:spt="202" type="#_x0000_t202" style="position:absolute;left:16778;top:5228;height:768;width:3052;" filled="f" stroked="f" coordsize="21600,21600" o:gfxdata="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1mI1q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pStyle w:val="2"/>
                            <w:kinsoku/>
                            <w:ind w:left="0"/>
                            <w:jc w:val="left"/>
                            <w:rPr>
                              <w:rFonts w:hint="eastAsia" w:ascii="汉仪青云简" w:hAnsi="汉仪青云简" w:eastAsia="汉仪青云简" w:cs="汉仪青云简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汉仪青云简" w:hAnsi="汉仪青云简" w:eastAsia="汉仪青云简" w:cs="汉仪青云简"/>
                              <w:color w:val="222222"/>
                              <w:kern w:val="24"/>
                              <w:sz w:val="40"/>
                              <w:szCs w:val="40"/>
                              <w:lang w:val="en-US" w:eastAsia="zh-CN"/>
                            </w:rPr>
                            <w:t>汉仪青云简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16777;top:7555;height:1226;width:4470;" coordorigin="16777,7555" coordsize="4470,1226" o:gfxdata="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qQHYrvwAAANwAAAAPAAAAAAAAAAEAIAAAACIAAABkcnMvZG93bnJldi54&#10;bWxQSwECFAAUAAAACACHTuJAMy8FnjsAAAA5AAAAFQAAAAAAAAABACAAAAAOAQAAZHJzL2dyb3Vw&#10;c2hhcGV4bWwueG1sUEsFBgAAAAAGAAYAYAEAAMsDAAAAAA==&#10;">
                  <o:lock v:ext="edit" aspectratio="f"/>
                  <v:line id="直接连接符 53" o:spid="_x0000_s1026" o:spt="20" style="position:absolute;left:16937;top:8735;height:0;width:4310;" filled="f" stroked="t" coordsize="21600,21600" o:gfxdata="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c36dG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222222 [3204]" opacity="5242f" miterlimit="8" joinstyle="miter"/>
                    <v:imagedata o:title=""/>
                    <o:lock v:ext="edit" aspectratio="f"/>
                  </v:line>
                  <v:shape id="文本框 48" o:spid="_x0000_s1026" o:spt="202" type="#_x0000_t202" style="position:absolute;left:16822;top:7555;height:456;width:2288;" filled="f" stroked="f" coordsize="21600,21600" o:gfxdata="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XFbci5AAAA3A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pStyle w:val="2"/>
                            <w:kinsoku/>
                            <w:ind w:left="0"/>
                            <w:jc w:val="left"/>
                            <w:rPr>
                              <w:rFonts w:hint="eastAsia" w:ascii="黑体" w:hAnsi="黑体" w:eastAsia="黑体" w:cs="黑体"/>
                              <w:sz w:val="18"/>
                              <w:szCs w:val="18"/>
                              <w:lang w:eastAsia="zh-CN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color w:val="222222"/>
                              <w:kern w:val="24"/>
                              <w:sz w:val="18"/>
                              <w:szCs w:val="18"/>
                              <w:lang w:val="en-US" w:eastAsia="zh-CN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中文</w:t>
                          </w:r>
                          <w:r>
                            <w:rPr>
                              <w:rFonts w:hint="eastAsia" w:ascii="黑体" w:hAnsi="黑体" w:eastAsia="黑体" w:cs="黑体"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｜</w:t>
                          </w:r>
                          <w:r>
                            <w:rPr>
                              <w:rFonts w:hint="eastAsia" w:ascii="黑体" w:hAnsi="黑体" w:eastAsia="黑体" w:cs="黑体"/>
                              <w:color w:val="222222"/>
                              <w:kern w:val="24"/>
                              <w:sz w:val="18"/>
                              <w:szCs w:val="18"/>
                              <w:lang w:val="en-US" w:eastAsia="zh-CN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字体名称</w:t>
                          </w:r>
                        </w:p>
                      </w:txbxContent>
                    </v:textbox>
                  </v:shape>
                  <v:shape id="文本框 52" o:spid="_x0000_s1026" o:spt="202" type="#_x0000_t202" style="position:absolute;left:16777;top:8013;height:768;width:2303;" filled="f" stroked="f" coordsize="21600,21600" o:gfxdata="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qJyFO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pStyle w:val="2"/>
                            <w:kinsoku/>
                            <w:ind w:left="0"/>
                            <w:jc w:val="left"/>
                            <w:rPr>
                              <w:rFonts w:hint="default" w:ascii="汉仪趣黑W" w:hAnsi="汉仪趣黑W" w:eastAsia="汉仪趣黑W" w:cs="汉仪趣黑W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汉仪趣黑W" w:hAnsi="汉仪趣黑W" w:eastAsia="汉仪趣黑W" w:cs="汉仪趣黑W"/>
                              <w:color w:val="222222"/>
                              <w:kern w:val="24"/>
                              <w:sz w:val="40"/>
                              <w:szCs w:val="40"/>
                              <w:lang w:val="en-US" w:eastAsia="zh-CN"/>
                            </w:rPr>
                            <w:t>汉仪趣黑W</w:t>
                          </w:r>
                        </w:p>
                      </w:txbxContent>
                    </v:textbox>
                  </v:shape>
                </v:group>
                <v:shape id="文本框 55" o:spid="_x0000_s1026" o:spt="202" type="#_x0000_t202" style="position:absolute;left:16709;top:11476;height:1174;width:4671;" filled="f" stroked="f" coordsize="21600,21600" o:gfxdata="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r+a8u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pStyle w:val="2"/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64" w:lineRule="auto"/>
                          <w:ind w:left="0" w:right="0" w:rightChars="0" w:firstLine="0" w:firstLineChars="0"/>
                          <w:jc w:val="left"/>
                          <w:textAlignment w:val="top"/>
                          <w:outlineLvl w:val="9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rFonts w:ascii="黑体" w:hAnsi="黑体" w:eastAsia="黑体"/>
                            <w:color w:val="222222"/>
                            <w:kern w:val="24"/>
                            <w:sz w:val="16"/>
                            <w:szCs w:val="16"/>
                            <w14:textFill>
                              <w14:solidFill>
                                <w14:srgbClr w14:val="222222">
                                  <w14:alpha w14:val="40000"/>
                                </w14:srgbClr>
                              </w14:solidFill>
                            </w14:textFill>
                          </w:rPr>
                          <w:t>【说明】</w:t>
                        </w:r>
                      </w:p>
                      <w:p>
                        <w:pPr>
                          <w:pStyle w:val="2"/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64" w:lineRule="auto"/>
                          <w:ind w:left="62" w:right="0" w:rightChars="0" w:firstLine="0" w:firstLineChars="0"/>
                          <w:jc w:val="left"/>
                          <w:textAlignment w:val="top"/>
                          <w:outlineLvl w:val="9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rFonts w:ascii="黑体" w:hAnsi="黑体" w:eastAsia="黑体"/>
                            <w:color w:val="222222"/>
                            <w:kern w:val="24"/>
                            <w:sz w:val="16"/>
                            <w:szCs w:val="16"/>
                            <w14:textFill>
                              <w14:solidFill>
                                <w14:srgbClr w14:val="222222">
                                  <w14:alpha w14:val="40000"/>
                                </w14:srgbClr>
                              </w14:solidFill>
                            </w14:textFill>
                          </w:rPr>
                          <w:t>模板中使用的字体仅限于个人学习、研究或欣赏目的使用，如需商用请您自行向版权方购买、获取商用版权。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2800350</wp:posOffset>
            </wp:positionH>
            <wp:positionV relativeFrom="paragraph">
              <wp:posOffset>35560</wp:posOffset>
            </wp:positionV>
            <wp:extent cx="3624580" cy="9940290"/>
            <wp:effectExtent l="0" t="0" r="13970" b="3810"/>
            <wp:wrapNone/>
            <wp:docPr id="5" name="图片 5" descr="【尾页】文字使用说明页（版权说明）模板文件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【尾页】文字使用说明页（版权说明）模板文件_02"/>
                    <pic:cNvPicPr>
                      <a:picLocks noChangeAspect="1"/>
                    </pic:cNvPicPr>
                  </pic:nvPicPr>
                  <pic:blipFill>
                    <a:blip r:embed="rId16"/>
                    <a:srcRect t="7032"/>
                    <a:stretch>
                      <a:fillRect/>
                    </a:stretch>
                  </pic:blipFill>
                  <pic:spPr>
                    <a:xfrm>
                      <a:off x="0" y="0"/>
                      <a:ext cx="3624580" cy="9940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25ECEC37-700C-476A-A2F0-E023A413A118}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2" w:fontKey="{7AC1C4E9-15CC-4558-841D-CFA4ED03CBA4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3" w:fontKey="{33717BFE-D7D1-4A4D-9D50-073A3B645D49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4" w:fontKey="{CDB7C1C8-39B8-4812-B59D-9CE85462A76D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5" w:fontKey="{624D331C-6378-4281-B415-61E55822B4FF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A7407E7A-FE16-43B0-B1B8-06D95C117A04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7" w:fontKey="{6848D455-84D2-4040-B368-7F241B24080B}"/>
  </w:font>
  <w:font w:name="华康行楷体 W5">
    <w:panose1 w:val="03000509000000000000"/>
    <w:charset w:val="86"/>
    <w:family w:val="auto"/>
    <w:pitch w:val="default"/>
    <w:sig w:usb0="A00002BF" w:usb1="384F6CFA" w:usb2="00000012" w:usb3="00000000" w:csb0="00040001" w:csb1="00000000"/>
    <w:embedRegular r:id="rId8" w:fontKey="{01F6B37B-2ACB-4D52-ACB2-E883EDD8B91C}"/>
  </w:font>
  <w:font w:name="汉仪趣黑W">
    <w:panose1 w:val="00020600040101010101"/>
    <w:charset w:val="86"/>
    <w:family w:val="auto"/>
    <w:pitch w:val="default"/>
    <w:sig w:usb0="80000023" w:usb1="1AC1041A" w:usb2="00000016" w:usb3="00000000" w:csb0="0004009F" w:csb1="DFD70000"/>
    <w:embedRegular r:id="rId9" w:fontKey="{CEC25DB4-5BE6-4638-A282-16DCB2884C6B}"/>
  </w:font>
  <w:font w:name="汉仪青云简">
    <w:panose1 w:val="00020600040101010101"/>
    <w:charset w:val="86"/>
    <w:family w:val="auto"/>
    <w:pitch w:val="default"/>
    <w:sig w:usb0="8000001F" w:usb1="1A0F781A" w:usb2="00000016" w:usb3="00000000" w:csb0="0004009F" w:csb1="DFD70000"/>
    <w:embedRegular r:id="rId10" w:fontKey="{CA46D8C2-EB69-4E78-B7D2-45F6A10F1320}"/>
  </w:font>
  <w:font w:name="汉仪劲楷简">
    <w:panose1 w:val="00020600040101010101"/>
    <w:charset w:val="86"/>
    <w:family w:val="auto"/>
    <w:pitch w:val="default"/>
    <w:sig w:usb0="A00002BF" w:usb1="18EF7CFA" w:usb2="00000016" w:usb3="00000000" w:csb0="00040000" w:csb1="00000000"/>
    <w:embedRegular r:id="rId11" w:fontKey="{03F050FC-DF30-46B5-BA05-46F21B209C24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12" w:fontKey="{10248E23-1B3C-42B1-BC1D-02B7236F3C5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TrueTypeFonts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6724A0D"/>
    <w:rsid w:val="34AB166C"/>
    <w:rsid w:val="36724A0D"/>
    <w:rsid w:val="4A66347C"/>
    <w:rsid w:val="4ED92CEA"/>
    <w:rsid w:val="7FAB2A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rPr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microsoft.com/office/2007/relationships/hdphoto" Target="media/image3.wdp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3.png"/><Relationship Id="rId15" Type="http://schemas.microsoft.com/office/2007/relationships/hdphoto" Target="media/image12.wdp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microsoft.com/office/2007/relationships/hdphoto" Target="media/image9.wdp"/><Relationship Id="rId11" Type="http://schemas.openxmlformats.org/officeDocument/2006/relationships/image" Target="media/image8.png"/><Relationship Id="rId10" Type="http://schemas.microsoft.com/office/2007/relationships/hdphoto" Target="media/image7.wdp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office6\templates\download\c8172782-2088-4df2-a9e0-7869aaf647d9\&#33410;&#30446;&#21333;-&#24180;&#20250;&#33410;&#30446;&#21333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节目单-年会节目单.docx</Template>
  <Pages>3</Pages>
  <Words>0</Words>
  <Characters>0</Characters>
  <Lines>0</Lines>
  <Paragraphs>0</Paragraphs>
  <TotalTime>21</TotalTime>
  <ScaleCrop>false</ScaleCrop>
  <LinksUpToDate>false</LinksUpToDate>
  <CharactersWithSpaces>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2021-12-23T02:41:00Z</dcterms:created>
  <dc:creator>文档存本地丢失不负责</dc:creator>
  <cp:lastModifiedBy>泄凶卮赵坦</cp:lastModifiedBy>
  <dcterms:modified xsi:type="dcterms:W3CDTF">2021-12-23T09:54:48Z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C66063856B9D4321B0CEA5DC0972FFA5</vt:lpwstr>
  </property>
  <property fmtid="{D5CDD505-2E9C-101B-9397-08002B2CF9AE}" pid="4" name="KSOTemplateUUID">
    <vt:lpwstr>v1.0_mb_VapqyA4TDe1eGB3JoYqcfQ==</vt:lpwstr>
  </property>
</Properties>
</file>