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dp" ContentType="image/vnd.ms-photo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bookmarkStart w:id="0" w:name="_GoBack"/>
      <w:bookmarkEnd w:id="0"/>
      <w: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-619125</wp:posOffset>
            </wp:positionH>
            <wp:positionV relativeFrom="paragraph">
              <wp:posOffset>48895</wp:posOffset>
            </wp:positionV>
            <wp:extent cx="541655" cy="561975"/>
            <wp:effectExtent l="0" t="0" r="10795" b="0"/>
            <wp:wrapNone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78" t="23906" r="83203" b="62187"/>
                    <a:stretch>
                      <a:fillRect/>
                    </a:stretch>
                  </pic:blipFill>
                  <pic:spPr>
                    <a:xfrm>
                      <a:off x="0" y="0"/>
                      <a:ext cx="541655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-342900</wp:posOffset>
            </wp:positionH>
            <wp:positionV relativeFrom="paragraph">
              <wp:posOffset>-341630</wp:posOffset>
            </wp:positionV>
            <wp:extent cx="927735" cy="962025"/>
            <wp:effectExtent l="0" t="0" r="5080" b="0"/>
            <wp:wrapNone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78" t="23906" r="83203" b="62187"/>
                    <a:stretch>
                      <a:fillRect/>
                    </a:stretch>
                  </pic:blipFill>
                  <pic:spPr>
                    <a:xfrm>
                      <a:off x="0" y="0"/>
                      <a:ext cx="92773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-1181100</wp:posOffset>
            </wp:positionH>
            <wp:positionV relativeFrom="paragraph">
              <wp:posOffset>1979930</wp:posOffset>
            </wp:positionV>
            <wp:extent cx="1357630" cy="935990"/>
            <wp:effectExtent l="0" t="0" r="13970" b="0"/>
            <wp:wrapNone/>
            <wp:docPr id="30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6"/>
                    <pic:cNvPicPr>
                      <a:picLocks noChangeAspect="1"/>
                    </pic:cNvPicPr>
                  </pic:nvPicPr>
                  <pic:blipFill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7476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357630" cy="9359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4191000</wp:posOffset>
            </wp:positionH>
            <wp:positionV relativeFrom="paragraph">
              <wp:posOffset>6751955</wp:posOffset>
            </wp:positionV>
            <wp:extent cx="2385695" cy="1192530"/>
            <wp:effectExtent l="0" t="0" r="0" b="0"/>
            <wp:wrapNone/>
            <wp:docPr id="28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6"/>
                    <pic:cNvPicPr>
                      <a:picLocks noChangeAspect="1"/>
                    </pic:cNvPicPr>
                  </pic:nvPicPr>
                  <pic:blipFill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385695" cy="11925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576580</wp:posOffset>
                </wp:positionH>
                <wp:positionV relativeFrom="paragraph">
                  <wp:posOffset>175895</wp:posOffset>
                </wp:positionV>
                <wp:extent cx="4027805" cy="855345"/>
                <wp:effectExtent l="0" t="0" r="0" b="0"/>
                <wp:wrapNone/>
                <wp:docPr id="32" name="文本框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27805" cy="8553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华康行楷体 W5" w:hAnsi="华康行楷体 W5" w:eastAsia="华康行楷体 W5" w:cs="华康行楷体 W5"/>
                                <w:b/>
                                <w:bCs/>
                                <w:color w:val="C00000"/>
                                <w:sz w:val="72"/>
                                <w:szCs w:val="7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华康行楷体 W5" w:hAnsi="华康行楷体 W5" w:eastAsia="华康行楷体 W5" w:cs="华康行楷体 W5"/>
                                <w:b/>
                                <w:bCs/>
                                <w:color w:val="C00000"/>
                                <w:sz w:val="72"/>
                                <w:szCs w:val="72"/>
                                <w:lang w:val="en-US" w:eastAsia="zh-CN"/>
                              </w:rPr>
                              <w:t>XX儿年会节目单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5.4pt;margin-top:13.85pt;height:67.35pt;width:317.15pt;z-index:251676672;mso-width-relative:page;mso-height-relative:page;" filled="f" stroked="f" coordsize="21600,21600" o:gfxdata="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i0zjtdoAAAAJAQAADwAAAAAAAAABACAAAAAiAAAA&#10;ZHJzL2Rvd25yZXYueG1sUEsBAhQAFAAAAAgAh07iQNOKSZM+AgAAaAQAAA4AAAAAAAAAAQAgAAAA&#10;KQ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华康行楷体 W5" w:hAnsi="华康行楷体 W5" w:eastAsia="华康行楷体 W5" w:cs="华康行楷体 W5"/>
                          <w:b/>
                          <w:bCs/>
                          <w:color w:val="C00000"/>
                          <w:sz w:val="72"/>
                          <w:szCs w:val="72"/>
                          <w:lang w:val="en-US" w:eastAsia="zh-CN"/>
                        </w:rPr>
                      </w:pPr>
                      <w:r>
                        <w:rPr>
                          <w:rFonts w:hint="eastAsia" w:ascii="华康行楷体 W5" w:hAnsi="华康行楷体 W5" w:eastAsia="华康行楷体 W5" w:cs="华康行楷体 W5"/>
                          <w:b/>
                          <w:bCs/>
                          <w:color w:val="C00000"/>
                          <w:sz w:val="72"/>
                          <w:szCs w:val="72"/>
                          <w:lang w:val="en-US" w:eastAsia="zh-CN"/>
                        </w:rPr>
                        <w:t>XX儿年会节目单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173990</wp:posOffset>
                </wp:positionH>
                <wp:positionV relativeFrom="paragraph">
                  <wp:posOffset>1021080</wp:posOffset>
                </wp:positionV>
                <wp:extent cx="5024755" cy="8176895"/>
                <wp:effectExtent l="0" t="0" r="0" b="0"/>
                <wp:wrapNone/>
                <wp:docPr id="26" name="文本框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24755" cy="81768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line="240" w:lineRule="auto"/>
                              <w:ind w:right="278"/>
                              <w:jc w:val="center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eastAsia="zh-CN"/>
                              </w:rPr>
                              <w:t>主持人：某某某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某某某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line="240" w:lineRule="auto"/>
                              <w:ind w:right="278"/>
                              <w:jc w:val="center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32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36"/>
                                <w:szCs w:val="36"/>
                                <w:lang w:eastAsia="zh-CN"/>
                              </w:rPr>
                              <w:t>董事长致贺词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beforeLines="100" w:line="240" w:lineRule="auto"/>
                              <w:ind w:right="278"/>
                              <w:jc w:val="both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</w:rPr>
                              <w:t>1.开场《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  <w:lang w:eastAsia="zh-CN"/>
                              </w:rPr>
                              <w:t>相亲相爱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</w:rPr>
                              <w:t>》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          表演者：全体员工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beforeLines="50" w:line="240" w:lineRule="auto"/>
                              <w:ind w:right="280"/>
                              <w:jc w:val="both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</w:rPr>
                              <w:t>2.歌曲《中华好儿孙》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        表演者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  <w:t>：营销部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beforeLines="50" w:line="240" w:lineRule="auto"/>
                              <w:ind w:right="280"/>
                              <w:jc w:val="both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</w:rPr>
                              <w:t>3.小品《喜乐街》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            表演者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  <w:t>：企划部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beforeLines="50" w:line="240" w:lineRule="auto"/>
                              <w:ind w:right="280"/>
                              <w:jc w:val="both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</w:rPr>
                              <w:t>4.联唱《闹新春》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beforeLines="50" w:line="240" w:lineRule="auto"/>
                              <w:ind w:right="280"/>
                              <w:jc w:val="both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</w:rPr>
                              <w:t>(1)《万事如意》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C00000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            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  <w:t>表演者：XXX、XXX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beforeLines="50" w:line="240" w:lineRule="auto"/>
                              <w:ind w:right="280"/>
                              <w:jc w:val="both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</w:rPr>
                              <w:t>(2)《小镇姑娘》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            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  <w:t>表演者：XXX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beforeLines="50" w:line="240" w:lineRule="auto"/>
                              <w:ind w:right="280"/>
                              <w:jc w:val="both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</w:rPr>
                              <w:t>(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  <w:lang w:val="en-US" w:eastAsia="zh-CN"/>
                              </w:rPr>
                              <w:t>3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</w:rPr>
                              <w:t>)《奔跑》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C00000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                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  <w:t>表演者：XXX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beforeLines="50" w:line="240" w:lineRule="auto"/>
                              <w:ind w:right="280"/>
                              <w:jc w:val="both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</w:rPr>
                              <w:t>(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  <w:lang w:val="en-US" w:eastAsia="zh-CN"/>
                              </w:rPr>
                              <w:t>4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</w:rPr>
                              <w:t>)《最炫小苹果》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C00000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          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  <w:t>表演者：XXX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beforeLines="50" w:line="240" w:lineRule="auto"/>
                              <w:ind w:right="280"/>
                              <w:jc w:val="both"/>
                              <w:textAlignment w:val="auto"/>
                              <w:rPr>
                                <w:rFonts w:hint="default" w:ascii="微软雅黑" w:hAnsi="微软雅黑" w:eastAsia="微软雅黑" w:cs="微软雅黑"/>
                                <w:b w:val="0"/>
                                <w:bCs/>
                                <w:color w:val="C00000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  <w:lang w:eastAsia="zh-CN"/>
                              </w:rPr>
                              <w:t>颁奖环节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C00000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                   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>表演者：全体员工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beforeLines="50" w:line="240" w:lineRule="auto"/>
                              <w:ind w:right="280"/>
                              <w:jc w:val="both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</w:rPr>
                              <w:t>5.相声《我忍不了》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C00000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         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  <w:t>表演者：XXX、XXX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beforeLines="50" w:line="240" w:lineRule="auto"/>
                              <w:ind w:right="280"/>
                              <w:jc w:val="both"/>
                              <w:textAlignment w:val="auto"/>
                              <w:rPr>
                                <w:rFonts w:hint="default" w:ascii="微软雅黑" w:hAnsi="微软雅黑" w:eastAsia="微软雅黑" w:cs="微软雅黑"/>
                                <w:b/>
                                <w:bCs w:val="0"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</w:rPr>
                              <w:t>6.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  <w:lang w:eastAsia="zh-CN"/>
                              </w:rPr>
                              <w:t>武术表演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</w:rPr>
                              <w:t>《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  <w:lang w:eastAsia="zh-CN"/>
                              </w:rPr>
                              <w:t>中国功夫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</w:rPr>
                              <w:t>》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     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  <w:t>表演者：XXX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beforeLines="50" w:line="240" w:lineRule="auto"/>
                              <w:ind w:right="280"/>
                              <w:jc w:val="both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C00000"/>
                                <w:sz w:val="28"/>
                                <w:szCs w:val="28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</w:rPr>
                              <w:t>7.歌曲《回家的路》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C00000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  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  <w:t>表演者：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eastAsia="zh-CN"/>
                              </w:rPr>
                              <w:t>销售部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beforeLines="50" w:line="240" w:lineRule="auto"/>
                              <w:ind w:right="280"/>
                              <w:jc w:val="both"/>
                              <w:textAlignment w:val="auto"/>
                              <w:rPr>
                                <w:rFonts w:hint="default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</w:rPr>
                              <w:t>8.小品《车站奇遇》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         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  <w:t>表演者：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eastAsia="zh-CN"/>
                              </w:rPr>
                              <w:t>财务部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beforeLines="50" w:line="240" w:lineRule="auto"/>
                              <w:ind w:right="280"/>
                              <w:jc w:val="both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</w:rPr>
                              <w:t>9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  <w:lang w:eastAsia="zh-CN"/>
                              </w:rPr>
                              <w:t>民族舞蹈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</w:rPr>
                              <w:t>《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  <w:lang w:eastAsia="zh-CN"/>
                              </w:rPr>
                              <w:t>漫天飞舞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</w:rPr>
                              <w:t>》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     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  <w:t>表演者：XXX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beforeLines="50" w:line="240" w:lineRule="auto"/>
                              <w:ind w:right="280"/>
                              <w:jc w:val="both"/>
                              <w:textAlignment w:val="auto"/>
                              <w:rPr>
                                <w:rFonts w:hint="default" w:ascii="微软雅黑" w:hAnsi="微软雅黑" w:eastAsia="微软雅黑" w:cs="微软雅黑"/>
                                <w:b w:val="0"/>
                                <w:bCs/>
                                <w:color w:val="C00000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  <w:lang w:eastAsia="zh-CN"/>
                              </w:rPr>
                              <w:t>抽奖环节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C00000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                   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>表演者：全体员工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beforeLines="50" w:line="240" w:lineRule="auto"/>
                              <w:ind w:right="280"/>
                              <w:jc w:val="both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</w:rPr>
                              <w:t>10.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  <w:lang w:eastAsia="zh-CN"/>
                              </w:rPr>
                              <w:t>合唱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</w:rPr>
                              <w:t>《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  <w:lang w:eastAsia="zh-CN"/>
                              </w:rPr>
                              <w:t>难忘今宵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</w:rPr>
                              <w:t>》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         表演者：全体员工</w:t>
                            </w:r>
                          </w:p>
                          <w:p>
                            <w:pPr>
                              <w:ind w:right="280"/>
                              <w:jc w:val="left"/>
                              <w:rPr>
                                <w:rFonts w:ascii="微软雅黑" w:hAnsi="微软雅黑" w:eastAsia="微软雅黑"/>
                                <w:b w:val="0"/>
                                <w:bCs/>
                                <w:color w:val="auto"/>
                                <w:sz w:val="32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.7pt;margin-top:80.4pt;height:643.85pt;width:395.65pt;z-index:251666432;mso-width-relative:page;mso-height-relative:page;" filled="f" stroked="f" coordsize="21600,21600" o:gfxdata="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DGornu2wAAAAsBAAAPAAAAAAAAAAEA&#10;IAAAACIAAABkcnMvZG93bnJldi54bWxQSwECFAAUAAAACACHTuJAK5BnAEUCAAB3BAAADgAAAAAA&#10;AAABACAAAAAqAQAAZHJzL2Uyb0RvYy54bWxQSwUGAAAAAAYABgBZAQAA4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line="240" w:lineRule="auto"/>
                        <w:ind w:right="278"/>
                        <w:jc w:val="center"/>
                        <w:textAlignment w:val="auto"/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  <w:lang w:eastAsia="zh-CN"/>
                        </w:rPr>
                        <w:t>主持人：某某某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 xml:space="preserve">   某某某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line="240" w:lineRule="auto"/>
                        <w:ind w:right="278"/>
                        <w:jc w:val="center"/>
                        <w:textAlignment w:val="auto"/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32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36"/>
                          <w:szCs w:val="36"/>
                          <w:lang w:eastAsia="zh-CN"/>
                        </w:rPr>
                        <w:t>董事长致贺词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beforeLines="100" w:line="240" w:lineRule="auto"/>
                        <w:ind w:right="278"/>
                        <w:jc w:val="both"/>
                        <w:textAlignment w:val="auto"/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</w:rPr>
                        <w:t>1.开场《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  <w:lang w:eastAsia="zh-CN"/>
                        </w:rPr>
                        <w:t>相亲相爱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</w:rPr>
                        <w:t>》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 xml:space="preserve">                 表演者：全体员工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beforeLines="50" w:line="240" w:lineRule="auto"/>
                        <w:ind w:right="280"/>
                        <w:jc w:val="both"/>
                        <w:textAlignment w:val="auto"/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</w:rPr>
                        <w:t>2.歌曲《中华好儿孙》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 xml:space="preserve">               表演者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</w:rPr>
                        <w:t>：营销部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beforeLines="50" w:line="240" w:lineRule="auto"/>
                        <w:ind w:right="280"/>
                        <w:jc w:val="both"/>
                        <w:textAlignment w:val="auto"/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</w:rPr>
                        <w:t>3.小品《喜乐街》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 xml:space="preserve">                   表演者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</w:rPr>
                        <w:t>：企划部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beforeLines="50" w:line="240" w:lineRule="auto"/>
                        <w:ind w:right="280"/>
                        <w:jc w:val="both"/>
                        <w:textAlignment w:val="auto"/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</w:rPr>
                        <w:t>4.联唱《闹新春》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beforeLines="50" w:line="240" w:lineRule="auto"/>
                        <w:ind w:right="280"/>
                        <w:jc w:val="both"/>
                        <w:textAlignment w:val="auto"/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</w:rPr>
                        <w:t>(1)《万事如意》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C00000"/>
                          <w:sz w:val="28"/>
                          <w:szCs w:val="28"/>
                          <w:lang w:val="en-US" w:eastAsia="zh-CN"/>
                        </w:rPr>
                        <w:t xml:space="preserve">                    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</w:rPr>
                        <w:t>表演者：XXX、XXX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beforeLines="50" w:line="240" w:lineRule="auto"/>
                        <w:ind w:right="280"/>
                        <w:jc w:val="both"/>
                        <w:textAlignment w:val="auto"/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</w:rPr>
                        <w:t>(2)《小镇姑娘》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 xml:space="preserve">                    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</w:rPr>
                        <w:t>表演者：XXX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beforeLines="50" w:line="240" w:lineRule="auto"/>
                        <w:ind w:right="280"/>
                        <w:jc w:val="both"/>
                        <w:textAlignment w:val="auto"/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</w:rPr>
                        <w:t>(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  <w:lang w:val="en-US" w:eastAsia="zh-CN"/>
                        </w:rPr>
                        <w:t>3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</w:rPr>
                        <w:t>)《奔跑》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C00000"/>
                          <w:sz w:val="28"/>
                          <w:szCs w:val="28"/>
                          <w:lang w:val="en-US" w:eastAsia="zh-CN"/>
                        </w:rPr>
                        <w:t xml:space="preserve">                        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</w:rPr>
                        <w:t>表演者：XXX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beforeLines="50" w:line="240" w:lineRule="auto"/>
                        <w:ind w:right="280"/>
                        <w:jc w:val="both"/>
                        <w:textAlignment w:val="auto"/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</w:rPr>
                        <w:t>(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  <w:lang w:val="en-US" w:eastAsia="zh-CN"/>
                        </w:rPr>
                        <w:t>4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</w:rPr>
                        <w:t>)《最炫小苹果》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C00000"/>
                          <w:sz w:val="28"/>
                          <w:szCs w:val="28"/>
                          <w:lang w:val="en-US" w:eastAsia="zh-CN"/>
                        </w:rPr>
                        <w:t xml:space="preserve">                  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</w:rPr>
                        <w:t>表演者：XXX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beforeLines="50" w:line="240" w:lineRule="auto"/>
                        <w:ind w:right="280"/>
                        <w:jc w:val="both"/>
                        <w:textAlignment w:val="auto"/>
                        <w:rPr>
                          <w:rFonts w:hint="default" w:ascii="微软雅黑" w:hAnsi="微软雅黑" w:eastAsia="微软雅黑" w:cs="微软雅黑"/>
                          <w:b w:val="0"/>
                          <w:bCs/>
                          <w:color w:val="C00000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  <w:lang w:eastAsia="zh-CN"/>
                        </w:rPr>
                        <w:t>颁奖环节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C00000"/>
                          <w:sz w:val="28"/>
                          <w:szCs w:val="28"/>
                          <w:lang w:val="en-US" w:eastAsia="zh-CN"/>
                        </w:rPr>
                        <w:t xml:space="preserve">                           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>表演者：全体员工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beforeLines="50" w:line="240" w:lineRule="auto"/>
                        <w:ind w:right="280"/>
                        <w:jc w:val="both"/>
                        <w:textAlignment w:val="auto"/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</w:rPr>
                        <w:t>5.相声《我忍不了》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C00000"/>
                          <w:sz w:val="28"/>
                          <w:szCs w:val="28"/>
                          <w:lang w:val="en-US" w:eastAsia="zh-CN"/>
                        </w:rPr>
                        <w:t xml:space="preserve">                 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</w:rPr>
                        <w:t>表演者：XXX、XXX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beforeLines="50" w:line="240" w:lineRule="auto"/>
                        <w:ind w:right="280"/>
                        <w:jc w:val="both"/>
                        <w:textAlignment w:val="auto"/>
                        <w:rPr>
                          <w:rFonts w:hint="default" w:ascii="微软雅黑" w:hAnsi="微软雅黑" w:eastAsia="微软雅黑" w:cs="微软雅黑"/>
                          <w:b/>
                          <w:bCs w:val="0"/>
                          <w:color w:val="auto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</w:rPr>
                        <w:t>6.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  <w:lang w:eastAsia="zh-CN"/>
                        </w:rPr>
                        <w:t>武术表演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</w:rPr>
                        <w:t>《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  <w:lang w:eastAsia="zh-CN"/>
                        </w:rPr>
                        <w:t>中国功夫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</w:rPr>
                        <w:t>》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  <w:lang w:val="en-US" w:eastAsia="zh-CN"/>
                        </w:rPr>
                        <w:t xml:space="preserve">             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</w:rPr>
                        <w:t>表演者：XXX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beforeLines="50" w:line="240" w:lineRule="auto"/>
                        <w:ind w:right="280"/>
                        <w:jc w:val="both"/>
                        <w:textAlignment w:val="auto"/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C00000"/>
                          <w:sz w:val="28"/>
                          <w:szCs w:val="28"/>
                          <w:lang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</w:rPr>
                        <w:t>7.歌曲《回家的路》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C00000"/>
                          <w:sz w:val="28"/>
                          <w:szCs w:val="28"/>
                          <w:lang w:val="en-US" w:eastAsia="zh-CN"/>
                        </w:rPr>
                        <w:t xml:space="preserve">       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 xml:space="preserve">          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</w:rPr>
                        <w:t>表演者：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  <w:lang w:eastAsia="zh-CN"/>
                        </w:rPr>
                        <w:t>销售部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beforeLines="50" w:line="240" w:lineRule="auto"/>
                        <w:ind w:right="280"/>
                        <w:jc w:val="both"/>
                        <w:textAlignment w:val="auto"/>
                        <w:rPr>
                          <w:rFonts w:hint="default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</w:rPr>
                        <w:t>8.小品《车站奇遇》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  <w:lang w:val="en-US" w:eastAsia="zh-CN"/>
                        </w:rPr>
                        <w:t xml:space="preserve">                 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</w:rPr>
                        <w:t>表演者：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  <w:lang w:eastAsia="zh-CN"/>
                        </w:rPr>
                        <w:t>财务部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beforeLines="50" w:line="240" w:lineRule="auto"/>
                        <w:ind w:right="280"/>
                        <w:jc w:val="both"/>
                        <w:textAlignment w:val="auto"/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  <w:lang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</w:rPr>
                        <w:t>9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  <w:lang w:eastAsia="zh-CN"/>
                        </w:rPr>
                        <w:t>民族舞蹈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</w:rPr>
                        <w:t>《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  <w:lang w:eastAsia="zh-CN"/>
                        </w:rPr>
                        <w:t>漫天飞舞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</w:rPr>
                        <w:t>》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 xml:space="preserve">             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</w:rPr>
                        <w:t>表演者：XXX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beforeLines="50" w:line="240" w:lineRule="auto"/>
                        <w:ind w:right="280"/>
                        <w:jc w:val="both"/>
                        <w:textAlignment w:val="auto"/>
                        <w:rPr>
                          <w:rFonts w:hint="default" w:ascii="微软雅黑" w:hAnsi="微软雅黑" w:eastAsia="微软雅黑" w:cs="微软雅黑"/>
                          <w:b w:val="0"/>
                          <w:bCs/>
                          <w:color w:val="C00000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  <w:lang w:eastAsia="zh-CN"/>
                        </w:rPr>
                        <w:t>抽奖环节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C00000"/>
                          <w:sz w:val="28"/>
                          <w:szCs w:val="28"/>
                          <w:lang w:val="en-US" w:eastAsia="zh-CN"/>
                        </w:rPr>
                        <w:t xml:space="preserve">                           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>表演者：全体员工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beforeLines="50" w:line="240" w:lineRule="auto"/>
                        <w:ind w:right="280"/>
                        <w:jc w:val="both"/>
                        <w:textAlignment w:val="auto"/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6"/>
                          <w:szCs w:val="26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</w:rPr>
                        <w:t>10.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  <w:lang w:eastAsia="zh-CN"/>
                        </w:rPr>
                        <w:t>合唱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</w:rPr>
                        <w:t>《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  <w:lang w:eastAsia="zh-CN"/>
                        </w:rPr>
                        <w:t>难忘今宵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</w:rPr>
                        <w:t>》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 xml:space="preserve">                表演者：全体员工</w:t>
                      </w:r>
                    </w:p>
                    <w:p>
                      <w:pPr>
                        <w:ind w:right="280"/>
                        <w:jc w:val="left"/>
                        <w:rPr>
                          <w:rFonts w:ascii="微软雅黑" w:hAnsi="微软雅黑" w:eastAsia="微软雅黑"/>
                          <w:b w:val="0"/>
                          <w:bCs/>
                          <w:color w:val="auto"/>
                          <w:sz w:val="32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69504" behindDoc="1" locked="0" layoutInCell="1" allowOverlap="1">
                <wp:simplePos x="0" y="0"/>
                <wp:positionH relativeFrom="column">
                  <wp:posOffset>-1790700</wp:posOffset>
                </wp:positionH>
                <wp:positionV relativeFrom="paragraph">
                  <wp:posOffset>-942975</wp:posOffset>
                </wp:positionV>
                <wp:extent cx="12174220" cy="6894195"/>
                <wp:effectExtent l="0" t="0" r="17780" b="1905"/>
                <wp:wrapNone/>
                <wp:docPr id="9" name="组合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74220" cy="6894195"/>
                          <a:chOff x="14288" y="0"/>
                          <a:chExt cx="12180888" cy="6898033"/>
                        </a:xfrm>
                      </wpg:grpSpPr>
                      <wps:wsp>
                        <wps:cNvPr id="11" name="矩形 3"/>
                        <wps:cNvSpPr/>
                        <wps:spPr>
                          <a:xfrm>
                            <a:off x="14289" y="0"/>
                            <a:ext cx="12180887" cy="6850062"/>
                          </a:xfrm>
                          <a:prstGeom prst="rect">
                            <a:avLst/>
                          </a:prstGeom>
                          <a:solidFill>
                            <a:srgbClr val="FDFAEE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pic:pic xmlns:pic="http://schemas.openxmlformats.org/drawingml/2006/picture">
                        <pic:nvPicPr>
                          <pic:cNvPr id="12" name="图片 6" descr="背景图案&#10;&#10;描述已自动生成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alphaModFix amt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4288" y="40033"/>
                            <a:ext cx="12133262" cy="68580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2" o:spid="_x0000_s1026" o:spt="203" style="position:absolute;left:0pt;margin-left:-141pt;margin-top:-74.25pt;height:542.85pt;width:958.6pt;z-index:-251646976;mso-width-relative:page;mso-height-relative:page;" coordorigin="14288,0" coordsize="12180888,6898033" o:gfxdata="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">
                <o:lock v:ext="edit" aspectratio="f"/>
                <v:rect id="矩形 3" o:spid="_x0000_s1026" o:spt="1" style="position:absolute;left:14289;top:0;height:6850062;width:12180887;v-text-anchor:middle;" fillcolor="#FDFAEE" filled="t" stroked="f" coordsize="21600,21600" o:gfxdata="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IEm4E7sAAADb&#10;AAAADwAAAAAAAAABACAAAAAiAAAAZHJzL2Rvd25yZXYueG1sUEsBAhQAFAAAAAgAh07iQDMvBZ47&#10;AAAAOQAAABAAAAAAAAAAAQAgAAAACgEAAGRycy9zaGFwZXhtbC54bWxQSwUGAAAAAAYABgBbAQAA&#10;tAMAAAAA&#10;">
                  <v:fill on="t" focussize="0,0"/>
                  <v:stroke on="f" weight="1pt" miterlimit="8" joinstyle="miter"/>
                  <v:imagedata o:title=""/>
                  <o:lock v:ext="edit" aspectratio="f"/>
                </v:rect>
                <v:shape id="图片 6" o:spid="_x0000_s1026" o:spt="75" alt="背景图案&#10;&#10;描述已自动生成" type="#_x0000_t75" style="position:absolute;left:14288;top:40033;height:6858000;width:12133262;" filled="f" o:preferrelative="t" stroked="f" coordsize="21600,21600" o:gfxdata="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pRrUa/&#10;AAAA2w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7" o:title=""/>
                  <o:lock v:ext="edit" aspectratio="t"/>
                </v:shape>
              </v:group>
            </w:pict>
          </mc:Fallback>
        </mc:AlternateContent>
      </w:r>
      <w: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3526155</wp:posOffset>
            </wp:positionH>
            <wp:positionV relativeFrom="paragraph">
              <wp:posOffset>-925830</wp:posOffset>
            </wp:positionV>
            <wp:extent cx="2919095" cy="3088005"/>
            <wp:effectExtent l="0" t="0" r="15240" b="0"/>
            <wp:wrapNone/>
            <wp:docPr id="25" name="图片 25" descr="5c7507d9e650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5c7507d9e650c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919095" cy="30880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g">
            <w:drawing>
              <wp:anchor distT="0" distB="0" distL="114300" distR="114300" simplePos="0" relativeHeight="251661312" behindDoc="1" locked="0" layoutInCell="1" allowOverlap="1">
                <wp:simplePos x="0" y="0"/>
                <wp:positionH relativeFrom="column">
                  <wp:posOffset>-2714625</wp:posOffset>
                </wp:positionH>
                <wp:positionV relativeFrom="paragraph">
                  <wp:posOffset>2952750</wp:posOffset>
                </wp:positionV>
                <wp:extent cx="12174220" cy="6894195"/>
                <wp:effectExtent l="0" t="0" r="17780" b="1905"/>
                <wp:wrapNone/>
                <wp:docPr id="3" name="组合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74547" cy="6894442"/>
                          <a:chOff x="14288" y="0"/>
                          <a:chExt cx="12180888" cy="6898033"/>
                        </a:xfrm>
                      </wpg:grpSpPr>
                      <wps:wsp>
                        <wps:cNvPr id="4" name="矩形 3"/>
                        <wps:cNvSpPr/>
                        <wps:spPr>
                          <a:xfrm>
                            <a:off x="14289" y="0"/>
                            <a:ext cx="12180887" cy="6850062"/>
                          </a:xfrm>
                          <a:prstGeom prst="rect">
                            <a:avLst/>
                          </a:prstGeom>
                          <a:solidFill>
                            <a:srgbClr val="FDFAEE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pic:pic xmlns:pic="http://schemas.openxmlformats.org/drawingml/2006/picture">
                        <pic:nvPicPr>
                          <pic:cNvPr id="6" name="图片 6" descr="背景图案&#10;&#10;描述已自动生成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alphaModFix amt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4288" y="40033"/>
                            <a:ext cx="12133262" cy="68580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2" o:spid="_x0000_s1026" o:spt="203" style="position:absolute;left:0pt;margin-left:-213.75pt;margin-top:232.5pt;height:542.85pt;width:958.6pt;z-index:-251655168;mso-width-relative:page;mso-height-relative:page;" coordorigin="14288,0" coordsize="12180888,6898033" o:gfxdata="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">
                <o:lock v:ext="edit" aspectratio="f"/>
                <v:rect id="矩形 3" o:spid="_x0000_s1026" o:spt="1" style="position:absolute;left:14289;top:0;height:6850062;width:12180887;v-text-anchor:middle;" fillcolor="#FDFAEE" filled="t" stroked="f" coordsize="21600,21600" o:gfxdata="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6skL68AAAA&#10;2gAAAA8AAAAAAAAAAQAgAAAAIgAAAGRycy9kb3ducmV2LnhtbFBLAQIUABQAAAAIAIdO4kAzLwWe&#10;OwAAADkAAAAQAAAAAAAAAAEAIAAAAAsBAABkcnMvc2hhcGV4bWwueG1sUEsFBgAAAAAGAAYAWwEA&#10;ALUDAAAAAA==&#10;">
                  <v:fill on="t" focussize="0,0"/>
                  <v:stroke on="f" weight="1pt" miterlimit="8" joinstyle="miter"/>
                  <v:imagedata o:title=""/>
                  <o:lock v:ext="edit" aspectratio="f"/>
                </v:rect>
                <v:shape id="_x0000_s1026" o:spid="_x0000_s1026" o:spt="75" alt="背景图案&#10;&#10;描述已自动生成" type="#_x0000_t75" style="position:absolute;left:14288;top:40033;height:6858000;width:12133262;" filled="f" o:preferrelative="t" stroked="f" coordsize="21600,21600" o:gfxdata="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7F327sAAADa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7" o:title=""/>
                  <o:lock v:ext="edit" aspectratio="t"/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73600" behindDoc="1" locked="0" layoutInCell="1" allowOverlap="1">
                <wp:simplePos x="0" y="0"/>
                <wp:positionH relativeFrom="column">
                  <wp:posOffset>-2181225</wp:posOffset>
                </wp:positionH>
                <wp:positionV relativeFrom="paragraph">
                  <wp:posOffset>8830310</wp:posOffset>
                </wp:positionV>
                <wp:extent cx="13170535" cy="1513205"/>
                <wp:effectExtent l="0" t="0" r="0" b="0"/>
                <wp:wrapNone/>
                <wp:docPr id="19" name="组合 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170535" cy="1513205"/>
                          <a:chOff x="-113335" y="6038350"/>
                          <a:chExt cx="12418670" cy="1095332"/>
                        </a:xfrm>
                      </wpg:grpSpPr>
                      <pic:pic xmlns:pic="http://schemas.openxmlformats.org/drawingml/2006/picture">
                        <pic:nvPicPr>
                          <pic:cNvPr id="20" name="图片 28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618" b="34401"/>
                          <a:stretch>
                            <a:fillRect/>
                          </a:stretch>
                        </pic:blipFill>
                        <pic:spPr>
                          <a:xfrm>
                            <a:off x="-113335" y="6038350"/>
                            <a:ext cx="3520440" cy="102025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" name="图片 30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618" b="34401"/>
                          <a:stretch>
                            <a:fillRect/>
                          </a:stretch>
                        </pic:blipFill>
                        <pic:spPr>
                          <a:xfrm>
                            <a:off x="2773029" y="6060543"/>
                            <a:ext cx="3520440" cy="102025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" name="图片 32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618" b="34401"/>
                          <a:stretch>
                            <a:fillRect/>
                          </a:stretch>
                        </pic:blipFill>
                        <pic:spPr>
                          <a:xfrm>
                            <a:off x="5898531" y="6091236"/>
                            <a:ext cx="3520440" cy="102025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618" b="34401"/>
                          <a:stretch>
                            <a:fillRect/>
                          </a:stretch>
                        </pic:blipFill>
                        <pic:spPr>
                          <a:xfrm>
                            <a:off x="8784895" y="6113429"/>
                            <a:ext cx="3520440" cy="102025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8" o:spid="_x0000_s1026" o:spt="203" style="position:absolute;left:0pt;margin-left:-171.75pt;margin-top:695.3pt;height:119.15pt;width:1037.05pt;z-index:-251642880;mso-width-relative:page;mso-height-relative:page;" coordorigin="-113335,6038350" coordsize="12418670,1095332" o:gfxdata="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">
                <o:lock v:ext="edit" aspectratio="f"/>
                <v:shape id="图片 28" o:spid="_x0000_s1026" o:spt="75" type="#_x0000_t75" style="position:absolute;left:-113335;top:6038350;height:1020253;width:3520440;" filled="f" o:preferrelative="t" stroked="f" coordsize="21600,21600" o:gfxdata="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lVFkKbUAAADbAAAADwAA&#10;AAAAAAABACAAAAAiAAAAZHJzL2Rvd25yZXYueG1sUEsBAhQAFAAAAAgAh07iQDMvBZ47AAAAOQAA&#10;ABAAAAAAAAAAAQAgAAAABAEAAGRycy9zaGFwZXhtbC54bWxQSwUGAAAAAAYABgBbAQAArgMAAAAA&#10;">
                  <v:fill on="f" focussize="0,0"/>
                  <v:stroke on="f"/>
                  <v:imagedata r:id="rId9" croptop="23998f" cropbottom="22545f" o:title=""/>
                  <o:lock v:ext="edit" aspectratio="t"/>
                </v:shape>
                <v:shape id="图片 30" o:spid="_x0000_s1026" o:spt="75" type="#_x0000_t75" style="position:absolute;left:2773029;top:6060543;height:1020253;width:3520440;" filled="f" o:preferrelative="t" stroked="f" coordsize="21600,21600" o:gfxdata="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L2MOc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0" croptop="23998f" cropbottom="22545f" o:title=""/>
                  <o:lock v:ext="edit" aspectratio="t"/>
                </v:shape>
                <v:shape id="图片 32" o:spid="_x0000_s1026" o:spt="75" type="#_x0000_t75" style="position:absolute;left:5898531;top:6091236;height:1020253;width:3520440;" filled="f" o:preferrelative="t" stroked="f" coordsize="21600,21600" o:gfxdata="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URvhw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0" croptop="23998f" cropbottom="22545f" o:title=""/>
                  <o:lock v:ext="edit" aspectratio="t"/>
                </v:shape>
                <v:shape id="图片 34" o:spid="_x0000_s1026" o:spt="75" type="#_x0000_t75" style="position:absolute;left:8784895;top:6113429;height:1020253;width:3520440;" filled="f" o:preferrelative="t" stroked="f" coordsize="21600,21600" o:gfxdata="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br2AE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0" croptop="23998f" cropbottom="22545f" o:title=""/>
                  <o:lock v:ext="edit" aspectratio="t"/>
                </v:shape>
              </v:group>
            </w:pict>
          </mc:Fallback>
        </mc:AlternateContent>
      </w:r>
    </w:p>
    <w:p>
      <w: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3059430</wp:posOffset>
            </wp:positionH>
            <wp:positionV relativeFrom="paragraph">
              <wp:posOffset>-906780</wp:posOffset>
            </wp:positionV>
            <wp:extent cx="3309620" cy="3501390"/>
            <wp:effectExtent l="0" t="0" r="4445" b="0"/>
            <wp:wrapNone/>
            <wp:docPr id="18" name="图片 18" descr="5c7507d9e650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5c7507d9e650c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309620" cy="35013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3571875</wp:posOffset>
            </wp:positionH>
            <wp:positionV relativeFrom="paragraph">
              <wp:posOffset>93980</wp:posOffset>
            </wp:positionV>
            <wp:extent cx="1357630" cy="935990"/>
            <wp:effectExtent l="0" t="0" r="13970" b="0"/>
            <wp:wrapNone/>
            <wp:docPr id="27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6"/>
                    <pic:cNvPicPr>
                      <a:picLocks noChangeAspect="1"/>
                    </pic:cNvPicPr>
                  </pic:nvPicPr>
                  <pic:blipFill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7476"/>
                    <a:stretch>
                      <a:fillRect/>
                    </a:stretch>
                  </pic:blipFill>
                  <pic:spPr>
                    <a:xfrm>
                      <a:off x="0" y="0"/>
                      <a:ext cx="1357630" cy="9359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-904875</wp:posOffset>
            </wp:positionH>
            <wp:positionV relativeFrom="paragraph">
              <wp:posOffset>1344295</wp:posOffset>
            </wp:positionV>
            <wp:extent cx="487045" cy="504825"/>
            <wp:effectExtent l="0" t="0" r="8255" b="0"/>
            <wp:wrapNone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78" t="23906" r="83203" b="62187"/>
                    <a:stretch>
                      <a:fillRect/>
                    </a:stretch>
                  </pic:blipFill>
                  <pic:spPr>
                    <a:xfrm>
                      <a:off x="0" y="0"/>
                      <a:ext cx="487045" cy="504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661670</wp:posOffset>
                </wp:positionH>
                <wp:positionV relativeFrom="paragraph">
                  <wp:posOffset>6195695</wp:posOffset>
                </wp:positionV>
                <wp:extent cx="4198620" cy="855345"/>
                <wp:effectExtent l="0" t="0" r="0" b="0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8620" cy="8553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华康行楷体 W5" w:hAnsi="华康行楷体 W5" w:eastAsia="华康行楷体 W5" w:cs="华康行楷体 W5"/>
                                <w:b w:val="0"/>
                                <w:bCs w:val="0"/>
                                <w:color w:val="FFE883"/>
                                <w:sz w:val="56"/>
                                <w:szCs w:val="56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华康行楷体 W5" w:hAnsi="华康行楷体 W5" w:eastAsia="华康行楷体 W5" w:cs="华康行楷体 W5"/>
                                <w:b w:val="0"/>
                                <w:bCs w:val="0"/>
                                <w:color w:val="FFE883"/>
                                <w:sz w:val="52"/>
                                <w:szCs w:val="52"/>
                                <w:lang w:val="en-US" w:eastAsia="zh-CN"/>
                              </w:rPr>
                              <w:t>20xx</w:t>
                            </w:r>
                            <w:r>
                              <w:rPr>
                                <w:rFonts w:hint="eastAsia" w:ascii="华康行楷体 W5" w:hAnsi="华康行楷体 W5" w:eastAsia="华康行楷体 W5" w:cs="华康行楷体 W5"/>
                                <w:b w:val="0"/>
                                <w:bCs w:val="0"/>
                                <w:color w:val="FFE883"/>
                                <w:sz w:val="52"/>
                                <w:szCs w:val="52"/>
                                <w:lang w:val="en-US" w:eastAsia="zh-CN"/>
                              </w:rPr>
                              <w:t>年XX儿有限公司年会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2.1pt;margin-top:487.85pt;height:67.35pt;width:330.6pt;z-index:251660288;mso-width-relative:page;mso-height-relative:page;" filled="f" stroked="f" coordsize="21600,21600" o:gfxdata="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mBPnN9sAAAAMAQAADwAAAAAAAAABACAAAAAiAAAA&#10;ZHJzL2Rvd25yZXYueG1sUEsBAhQAFAAAAAgAh07iQGw/2aU9AgAAZgQAAA4AAAAAAAAAAQAgAAAA&#10;Kg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华康行楷体 W5" w:hAnsi="华康行楷体 W5" w:eastAsia="华康行楷体 W5" w:cs="华康行楷体 W5"/>
                          <w:b w:val="0"/>
                          <w:bCs w:val="0"/>
                          <w:color w:val="FFE883"/>
                          <w:sz w:val="56"/>
                          <w:szCs w:val="56"/>
                          <w:lang w:val="en-US" w:eastAsia="zh-CN"/>
                        </w:rPr>
                      </w:pPr>
                      <w:r>
                        <w:rPr>
                          <w:rFonts w:hint="default" w:ascii="华康行楷体 W5" w:hAnsi="华康行楷体 W5" w:eastAsia="华康行楷体 W5" w:cs="华康行楷体 W5"/>
                          <w:b w:val="0"/>
                          <w:bCs w:val="0"/>
                          <w:color w:val="FFE883"/>
                          <w:sz w:val="52"/>
                          <w:szCs w:val="52"/>
                          <w:lang w:val="en-US" w:eastAsia="zh-CN"/>
                        </w:rPr>
                        <w:t>20xx</w:t>
                      </w:r>
                      <w:r>
                        <w:rPr>
                          <w:rFonts w:hint="eastAsia" w:ascii="华康行楷体 W5" w:hAnsi="华康行楷体 W5" w:eastAsia="华康行楷体 W5" w:cs="华康行楷体 W5"/>
                          <w:b w:val="0"/>
                          <w:bCs w:val="0"/>
                          <w:color w:val="FFE883"/>
                          <w:sz w:val="52"/>
                          <w:szCs w:val="52"/>
                          <w:lang w:val="en-US" w:eastAsia="zh-CN"/>
                        </w:rPr>
                        <w:t>年XX儿有限公司年会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1489710</wp:posOffset>
                </wp:positionH>
                <wp:positionV relativeFrom="paragraph">
                  <wp:posOffset>7166610</wp:posOffset>
                </wp:positionV>
                <wp:extent cx="2600325" cy="857250"/>
                <wp:effectExtent l="0" t="0" r="0" b="0"/>
                <wp:wrapNone/>
                <wp:docPr id="38" name="文本框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00325" cy="857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华康行楷体 W5" w:hAnsi="华康行楷体 W5" w:eastAsia="华康行楷体 W5" w:cs="华康行楷体 W5"/>
                                <w:color w:val="EAC369"/>
                                <w:sz w:val="36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华康行楷体 W5" w:hAnsi="华康行楷体 W5" w:eastAsia="华康行楷体 W5" w:cs="华康行楷体 W5"/>
                                <w:color w:val="EAC369"/>
                                <w:sz w:val="36"/>
                                <w:szCs w:val="36"/>
                                <w:lang w:val="en-US" w:eastAsia="zh-CN"/>
                              </w:rPr>
                              <w:t>时间：1月15日18:00</w:t>
                            </w:r>
                          </w:p>
                          <w:p>
                            <w:pPr>
                              <w:rPr>
                                <w:rFonts w:hint="eastAsia" w:ascii="华康行楷体 W5" w:hAnsi="华康行楷体 W5" w:eastAsia="华康行楷体 W5" w:cs="华康行楷体 W5"/>
                                <w:color w:val="EAC369"/>
                                <w:sz w:val="36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华康行楷体 W5" w:hAnsi="华康行楷体 W5" w:eastAsia="华康行楷体 W5" w:cs="华康行楷体 W5"/>
                                <w:color w:val="EAC369"/>
                                <w:sz w:val="36"/>
                                <w:szCs w:val="36"/>
                                <w:lang w:val="en-US" w:eastAsia="zh-CN"/>
                              </w:rPr>
                              <w:t>地点：保利大酒店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7.3pt;margin-top:564.3pt;height:67.5pt;width:204.75pt;z-index:251675648;mso-width-relative:page;mso-height-relative:page;" filled="f" stroked="f" coordsize="21600,21600" o:gfxdata="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OWS07DdAAAADQEAAA8AAAAAAAAAAQAgAAAAIgAA&#10;AGRycy9kb3ducmV2LnhtbFBLAQIUABQAAAAIAIdO4kDwMJBKPAIAAGgEAAAOAAAAAAAAAAEAIAAA&#10;ACw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华康行楷体 W5" w:hAnsi="华康行楷体 W5" w:eastAsia="华康行楷体 W5" w:cs="华康行楷体 W5"/>
                          <w:color w:val="EAC369"/>
                          <w:sz w:val="36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 w:ascii="华康行楷体 W5" w:hAnsi="华康行楷体 W5" w:eastAsia="华康行楷体 W5" w:cs="华康行楷体 W5"/>
                          <w:color w:val="EAC369"/>
                          <w:sz w:val="36"/>
                          <w:szCs w:val="36"/>
                          <w:lang w:val="en-US" w:eastAsia="zh-CN"/>
                        </w:rPr>
                        <w:t>时间：1月15日18:00</w:t>
                      </w:r>
                    </w:p>
                    <w:p>
                      <w:pPr>
                        <w:rPr>
                          <w:rFonts w:hint="eastAsia" w:ascii="华康行楷体 W5" w:hAnsi="华康行楷体 W5" w:eastAsia="华康行楷体 W5" w:cs="华康行楷体 W5"/>
                          <w:color w:val="EAC369"/>
                          <w:sz w:val="36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 w:ascii="华康行楷体 W5" w:hAnsi="华康行楷体 W5" w:eastAsia="华康行楷体 W5" w:cs="华康行楷体 W5"/>
                          <w:color w:val="EAC369"/>
                          <w:sz w:val="36"/>
                          <w:szCs w:val="36"/>
                          <w:lang w:val="en-US" w:eastAsia="zh-CN"/>
                        </w:rPr>
                        <w:t>地点：保利大酒店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column">
                  <wp:posOffset>-2181225</wp:posOffset>
                </wp:positionH>
                <wp:positionV relativeFrom="paragraph">
                  <wp:posOffset>8830310</wp:posOffset>
                </wp:positionV>
                <wp:extent cx="13170535" cy="1513205"/>
                <wp:effectExtent l="0" t="0" r="0" b="0"/>
                <wp:wrapNone/>
                <wp:docPr id="39" name="组合 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170535" cy="1513205"/>
                          <a:chOff x="-113335" y="6038350"/>
                          <a:chExt cx="12418670" cy="1095332"/>
                        </a:xfrm>
                      </wpg:grpSpPr>
                      <pic:pic xmlns:pic="http://schemas.openxmlformats.org/drawingml/2006/picture">
                        <pic:nvPicPr>
                          <pic:cNvPr id="29" name="图片 28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618" b="34401"/>
                          <a:stretch>
                            <a:fillRect/>
                          </a:stretch>
                        </pic:blipFill>
                        <pic:spPr>
                          <a:xfrm>
                            <a:off x="-113335" y="6038350"/>
                            <a:ext cx="3520440" cy="102025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" name="图片 30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618" b="34401"/>
                          <a:stretch>
                            <a:fillRect/>
                          </a:stretch>
                        </pic:blipFill>
                        <pic:spPr>
                          <a:xfrm>
                            <a:off x="2773029" y="6060543"/>
                            <a:ext cx="3520440" cy="102025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" name="图片 32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618" b="34401"/>
                          <a:stretch>
                            <a:fillRect/>
                          </a:stretch>
                        </pic:blipFill>
                        <pic:spPr>
                          <a:xfrm>
                            <a:off x="5898531" y="6091236"/>
                            <a:ext cx="3520440" cy="102025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618" b="34401"/>
                          <a:stretch>
                            <a:fillRect/>
                          </a:stretch>
                        </pic:blipFill>
                        <pic:spPr>
                          <a:xfrm>
                            <a:off x="8784895" y="6113429"/>
                            <a:ext cx="3520440" cy="102025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8" o:spid="_x0000_s1026" o:spt="203" style="position:absolute;left:0pt;margin-left:-171.75pt;margin-top:695.3pt;height:119.15pt;width:1037.05pt;z-index:-251653120;mso-width-relative:page;mso-height-relative:page;" coordorigin="-113335,6038350" coordsize="12418670,1095332" o:gfxdata="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">
                <o:lock v:ext="edit" aspectratio="f"/>
                <v:shape id="图片 28" o:spid="_x0000_s1026" o:spt="75" type="#_x0000_t75" style="position:absolute;left:-113335;top:6038350;height:1020253;width:3520440;" filled="f" o:preferrelative="t" stroked="f" coordsize="21600,21600" o:gfxdata="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Ea820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9" croptop="23998f" cropbottom="22545f" o:title=""/>
                  <o:lock v:ext="edit" aspectratio="t"/>
                </v:shape>
                <v:shape id="图片 30" o:spid="_x0000_s1026" o:spt="75" type="#_x0000_t75" style="position:absolute;left:2773029;top:6060543;height:1020253;width:3520440;" filled="f" o:preferrelative="t" stroked="f" coordsize="21600,21600" o:gfxdata="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OAVVB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0" croptop="23998f" cropbottom="22545f" o:title=""/>
                  <o:lock v:ext="edit" aspectratio="t"/>
                </v:shape>
                <v:shape id="图片 32" o:spid="_x0000_s1026" o:spt="75" type="#_x0000_t75" style="position:absolute;left:5898531;top:6091236;height:1020253;width:3520440;" filled="f" o:preferrelative="t" stroked="f" coordsize="21600,21600" o:gfxdata="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Rn26t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0" croptop="23998f" cropbottom="22545f" o:title=""/>
                  <o:lock v:ext="edit" aspectratio="t"/>
                </v:shape>
                <v:shape id="图片 34" o:spid="_x0000_s1026" o:spt="75" type="#_x0000_t75" style="position:absolute;left:8784895;top:6113429;height:1020253;width:3520440;" filled="f" o:preferrelative="t" stroked="f" coordsize="21600,21600" o:gfxdata="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TpTQr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0" croptop="23998f" cropbottom="22545f" o:title=""/>
                  <o:lock v:ext="edit" aspectratio="t"/>
                </v:shape>
              </v:group>
            </w:pict>
          </mc:Fallback>
        </mc:AlternateContent>
      </w:r>
      <w: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-609600</wp:posOffset>
            </wp:positionH>
            <wp:positionV relativeFrom="paragraph">
              <wp:posOffset>2989580</wp:posOffset>
            </wp:positionV>
            <wp:extent cx="2385695" cy="1192530"/>
            <wp:effectExtent l="0" t="0" r="0" b="0"/>
            <wp:wrapNone/>
            <wp:docPr id="14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6"/>
                    <pic:cNvPicPr>
                      <a:picLocks noChangeAspect="1"/>
                    </pic:cNvPicPr>
                  </pic:nvPicPr>
                  <pic:blipFill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385695" cy="11925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5344160</wp:posOffset>
            </wp:positionH>
            <wp:positionV relativeFrom="paragraph">
              <wp:posOffset>3186430</wp:posOffset>
            </wp:positionV>
            <wp:extent cx="563880" cy="583565"/>
            <wp:effectExtent l="0" t="0" r="7620" b="0"/>
            <wp:wrapNone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78" t="23906" r="83203" b="62187"/>
                    <a:stretch>
                      <a:fillRect/>
                    </a:stretch>
                  </pic:blipFill>
                  <pic:spPr>
                    <a:xfrm>
                      <a:off x="0" y="0"/>
                      <a:ext cx="563880" cy="583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561975</wp:posOffset>
            </wp:positionH>
            <wp:positionV relativeFrom="paragraph">
              <wp:posOffset>-937260</wp:posOffset>
            </wp:positionV>
            <wp:extent cx="4234815" cy="6863715"/>
            <wp:effectExtent l="0" t="0" r="13335" b="13335"/>
            <wp:wrapNone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>
                    <a:blip r:embed="rId11">
                      <a:lum contras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34815" cy="68637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1795145</wp:posOffset>
                </wp:positionH>
                <wp:positionV relativeFrom="paragraph">
                  <wp:posOffset>-520700</wp:posOffset>
                </wp:positionV>
                <wp:extent cx="2038350" cy="5543550"/>
                <wp:effectExtent l="0" t="0" r="0" b="0"/>
                <wp:wrapNone/>
                <wp:docPr id="13" name="文本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8350" cy="5543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叶根友毛笔行书2.0版" w:hAnsi="叶根友毛笔行书2.0版" w:eastAsia="叶根友毛笔行书2.0版" w:cs="叶根友毛笔行书2.0版"/>
                                <w:color w:val="FFE883"/>
                                <w:sz w:val="240"/>
                                <w:szCs w:val="24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叶根友毛笔行书2.0版" w:hAnsi="叶根友毛笔行书2.0版" w:eastAsia="叶根友毛笔行书2.0版" w:cs="叶根友毛笔行书2.0版"/>
                                <w:color w:val="FFE883"/>
                                <w:sz w:val="240"/>
                                <w:szCs w:val="240"/>
                                <w:lang w:val="en-US" w:eastAsia="zh-CN"/>
                              </w:rPr>
                              <w:t>节</w:t>
                            </w:r>
                            <w:r>
                              <w:rPr>
                                <w:rFonts w:hint="eastAsia" w:ascii="叶根友毛笔行书2.0版" w:hAnsi="叶根友毛笔行书2.0版" w:eastAsia="叶根友毛笔行书2.0版" w:cs="叶根友毛笔行书2.0版"/>
                                <w:color w:val="FFE883"/>
                                <w:spacing w:val="142"/>
                                <w:sz w:val="240"/>
                                <w:szCs w:val="240"/>
                                <w:lang w:val="en-US" w:eastAsia="zh-CN"/>
                              </w:rPr>
                              <w:t>目单</w:t>
                            </w:r>
                          </w:p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41.35pt;margin-top:-41pt;height:436.5pt;width:160.5pt;z-index:251678720;mso-width-relative:page;mso-height-relative:page;" filled="f" stroked="f" coordsize="21600,21600" o:gfxdata="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Qtb4v9oAAAALAQAADwAAAAAAAAABACAAAAAiAAAAZHJz&#10;L2Rvd25yZXYueG1sUEsBAhQAFAAAAAgAh07iQPfncEA7AgAAawQAAA4AAAAAAAAAAQAgAAAAKQ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 style="layout-flow:vertical-ideographic;">
                  <w:txbxContent>
                    <w:p>
                      <w:pPr>
                        <w:rPr>
                          <w:rFonts w:hint="eastAsia" w:ascii="叶根友毛笔行书2.0版" w:hAnsi="叶根友毛笔行书2.0版" w:eastAsia="叶根友毛笔行书2.0版" w:cs="叶根友毛笔行书2.0版"/>
                          <w:color w:val="FFE883"/>
                          <w:sz w:val="240"/>
                          <w:szCs w:val="240"/>
                          <w:lang w:val="en-US" w:eastAsia="zh-CN"/>
                        </w:rPr>
                      </w:pPr>
                      <w:r>
                        <w:rPr>
                          <w:rFonts w:hint="eastAsia" w:ascii="叶根友毛笔行书2.0版" w:hAnsi="叶根友毛笔行书2.0版" w:eastAsia="叶根友毛笔行书2.0版" w:cs="叶根友毛笔行书2.0版"/>
                          <w:color w:val="FFE883"/>
                          <w:sz w:val="240"/>
                          <w:szCs w:val="240"/>
                          <w:lang w:val="en-US" w:eastAsia="zh-CN"/>
                        </w:rPr>
                        <w:t>节</w:t>
                      </w:r>
                      <w:r>
                        <w:rPr>
                          <w:rFonts w:hint="eastAsia" w:ascii="叶根友毛笔行书2.0版" w:hAnsi="叶根友毛笔行书2.0版" w:eastAsia="叶根友毛笔行书2.0版" w:cs="叶根友毛笔行书2.0版"/>
                          <w:color w:val="FFE883"/>
                          <w:spacing w:val="142"/>
                          <w:sz w:val="240"/>
                          <w:szCs w:val="240"/>
                          <w:lang w:val="en-US" w:eastAsia="zh-CN"/>
                        </w:rPr>
                        <w:t>目单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-533400</wp:posOffset>
            </wp:positionH>
            <wp:positionV relativeFrom="paragraph">
              <wp:posOffset>-36830</wp:posOffset>
            </wp:positionV>
            <wp:extent cx="836295" cy="866775"/>
            <wp:effectExtent l="0" t="0" r="1905" b="0"/>
            <wp:wrapNone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78" t="23906" r="83203" b="62187"/>
                    <a:stretch>
                      <a:fillRect/>
                    </a:stretch>
                  </pic:blipFill>
                  <pic:spPr>
                    <a:xfrm>
                      <a:off x="0" y="0"/>
                      <a:ext cx="83629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5162550</wp:posOffset>
            </wp:positionH>
            <wp:positionV relativeFrom="paragraph">
              <wp:posOffset>1563370</wp:posOffset>
            </wp:positionV>
            <wp:extent cx="836295" cy="866775"/>
            <wp:effectExtent l="0" t="0" r="1905" b="0"/>
            <wp:wrapNone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78" t="23906" r="83203" b="62187"/>
                    <a:stretch>
                      <a:fillRect/>
                    </a:stretch>
                  </pic:blipFill>
                  <pic:spPr>
                    <a:xfrm>
                      <a:off x="0" y="0"/>
                      <a:ext cx="83629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-1155065</wp:posOffset>
            </wp:positionH>
            <wp:positionV relativeFrom="paragraph">
              <wp:posOffset>-921385</wp:posOffset>
            </wp:positionV>
            <wp:extent cx="7613650" cy="13561060"/>
            <wp:effectExtent l="0" t="0" r="6350" b="2540"/>
            <wp:wrapNone/>
            <wp:docPr id="1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7"/>
                    <pic:cNvPicPr>
                      <a:picLocks noChangeAspect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7613650" cy="13561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华康行楷体 W5">
    <w:altName w:val="楷体_GB2312"/>
    <w:panose1 w:val="03000509000000000000"/>
    <w:charset w:val="86"/>
    <w:family w:val="auto"/>
    <w:pitch w:val="default"/>
    <w:sig w:usb0="00000000" w:usb1="00000000" w:usb2="00000012" w:usb3="00000000" w:csb0="00040001" w:csb1="00000000"/>
  </w:font>
  <w:font w:name="楷体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叶根友毛笔行书2.0版">
    <w:altName w:val="宋体"/>
    <w:panose1 w:val="02010601030101010101"/>
    <w:charset w:val="86"/>
    <w:family w:val="auto"/>
    <w:pitch w:val="default"/>
    <w:sig w:usb0="00000000" w:usb1="0000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SystemFonts/>
  <w:bordersDoNotSurroundHeader w:val="1"/>
  <w:bordersDoNotSurroundFooter w:val="1"/>
  <w:attachedTemplate r:id="rId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62857B1"/>
    <w:rsid w:val="10157F8A"/>
    <w:rsid w:val="274056BF"/>
    <w:rsid w:val="465B6FD9"/>
    <w:rsid w:val="738C65A4"/>
    <w:rsid w:val="762857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microsoft.com/office/2007/relationships/hdphoto" Target="media/image3.wdp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tor\AppData\Roaming\kingsoft\office6\templates\download\7bb813f5-d065-47ce-b3ab-4b35da2177bb\&#33410;&#30446;&#21333;-&#24180;&#20250;&#33410;&#30446;&#21333;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节目单-年会节目单.docx</Template>
  <Pages>2</Pages>
  <Words>0</Words>
  <Characters>0</Characters>
  <Lines>0</Lines>
  <Paragraphs>0</Paragraphs>
  <TotalTime>4</TotalTime>
  <ScaleCrop>false</ScaleCrop>
  <LinksUpToDate>false</LinksUpToDate>
  <CharactersWithSpaces>0</CharactersWithSpaces>
  <Application>WPS Office_11.1.0.11115_F1E327BC-269C-435d-A152-05C5408002CA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2021-12-23T02:41:00Z</dcterms:created>
  <dc:creator>文档存本地丢失不负责</dc:creator>
  <cp:lastModifiedBy>泄凶卮赵坦</cp:lastModifiedBy>
  <dcterms:modified xsi:type="dcterms:W3CDTF">2021-12-23T09:54:49Z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2052-11.1.0.11115</vt:lpwstr>
  </property>
  <property fmtid="{D5CDD505-2E9C-101B-9397-08002B2CF9AE}" pid="3" name="KSOSaveFontToCloudKey">
    <vt:lpwstr>2489197_btnclosed</vt:lpwstr>
  </property>
  <property fmtid="{D5CDD505-2E9C-101B-9397-08002B2CF9AE}" pid="4" name="KSOTemplateUUID">
    <vt:lpwstr>v1.0_mb_K6iI7v2q6XHb6ZuH9CfqSQ==</vt:lpwstr>
  </property>
  <property fmtid="{D5CDD505-2E9C-101B-9397-08002B2CF9AE}" pid="5" name="ICV">
    <vt:lpwstr>29F6A9B3B9134CC88C3F1765947C4C25</vt:lpwstr>
  </property>
</Properties>
</file>