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  <w:sectPr>
          <w:headerReference r:id="rId3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1719580</wp:posOffset>
                </wp:positionH>
                <wp:positionV relativeFrom="paragraph">
                  <wp:posOffset>960120</wp:posOffset>
                </wp:positionV>
                <wp:extent cx="2611120" cy="5142865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1120" cy="51428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000000">
                              <a:alpha val="0"/>
                            </a:srgbClr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distribute"/>
                              <w:rPr>
                                <w:rFonts w:hint="eastAsia" w:ascii="汉仪雅酷黑简" w:hAnsi="汉仪雅酷黑简" w:eastAsia="汉仪雅酷黑简" w:cs="汉仪雅酷黑简"/>
                                <w:color w:val="FEDF8E"/>
                                <w:sz w:val="240"/>
                                <w:szCs w:val="28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雅酷黑简" w:hAnsi="汉仪雅酷黑简" w:eastAsia="汉仪雅酷黑简" w:cs="汉仪雅酷黑简"/>
                                <w:color w:val="FEDF8E"/>
                                <w:sz w:val="240"/>
                                <w:szCs w:val="280"/>
                                <w:lang w:val="en-US" w:eastAsia="zh-CN"/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5.4pt;margin-top:75.6pt;height:404.95pt;width:205.6pt;z-index:251665408;mso-width-relative:page;mso-height-relative:page;" filled="f" stroked="t" coordsize="21600,21600" o:gfxdata="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AmkJpj2gAAAAsBAAAPAAAAAAAAAAEAIAAAACIAAABkcnMvZG93bnJldi54bWxQSwECFAAUAAAA&#10;CACHTuJARwZmSV4CAACxBAAADgAAAAAAAAABACAAAAApAQAAZHJzL2Uyb0RvYy54bWxQSwUGAAAA&#10;AAYABgBZAQAA+QUAAAAA&#10;">
                <v:fill on="f" focussize="0,0"/>
                <v:stroke weight="0.5pt" color="#000000 [3204]" opacity="0f" joinstyle="round"/>
                <v:imagedata o:title=""/>
                <o:lock v:ext="edit" aspectratio="f"/>
                <v:textbox style="layout-flow:vertical-ideographic;">
                  <w:txbxContent>
                    <w:p>
                      <w:pPr>
                        <w:jc w:val="distribute"/>
                        <w:rPr>
                          <w:rFonts w:hint="eastAsia" w:ascii="汉仪雅酷黑简" w:hAnsi="汉仪雅酷黑简" w:eastAsia="汉仪雅酷黑简" w:cs="汉仪雅酷黑简"/>
                          <w:color w:val="FEDF8E"/>
                          <w:sz w:val="240"/>
                          <w:szCs w:val="280"/>
                          <w:lang w:val="en-US" w:eastAsia="zh-CN"/>
                        </w:rPr>
                      </w:pPr>
                      <w:r>
                        <w:rPr>
                          <w:rFonts w:hint="eastAsia" w:ascii="汉仪雅酷黑简" w:hAnsi="汉仪雅酷黑简" w:eastAsia="汉仪雅酷黑简" w:cs="汉仪雅酷黑简"/>
                          <w:color w:val="FEDF8E"/>
                          <w:sz w:val="240"/>
                          <w:szCs w:val="280"/>
                          <w:lang w:val="en-US" w:eastAsia="zh-CN"/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523240</wp:posOffset>
                </wp:positionH>
                <wp:positionV relativeFrom="paragraph">
                  <wp:posOffset>-1012825</wp:posOffset>
                </wp:positionV>
                <wp:extent cx="4570095" cy="10844530"/>
                <wp:effectExtent l="37465" t="18415" r="97790" b="90805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072640" y="1398270"/>
                          <a:ext cx="4570095" cy="10844530"/>
                        </a:xfrm>
                        <a:prstGeom prst="rect">
                          <a:avLst/>
                        </a:prstGeom>
                        <a:solidFill>
                          <a:srgbClr val="D52716">
                            <a:alpha val="51000"/>
                          </a:srgbClr>
                        </a:solidFill>
                        <a:ln>
                          <a:noFill/>
                        </a:ln>
                        <a:effectLst>
                          <a:outerShdw blurRad="76200" dist="38100" dir="2700000" algn="tl" rotWithShape="0">
                            <a:prstClr val="black">
                              <a:alpha val="26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1.2pt;margin-top:-79.75pt;height:853.9pt;width:359.85pt;z-index:251660288;v-text-anchor:middle;mso-width-relative:page;mso-height-relative:page;" fillcolor="#D52716" filled="t" stroked="f" coordsize="21600,21600" o:gfxdata="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">
                <v:fill on="t" opacity="33423f" focussize="0,0"/>
                <v:stroke on="f" weight="1pt" miterlimit="8" joinstyle="miter"/>
                <v:imagedata o:title=""/>
                <o:lock v:ext="edit" aspectratio="f"/>
                <v:shadow on="t" color="#000000" opacity="17039f" offset="2.12133858267717pt,2.12133858267717pt" origin="-32768f,-32768f" matrix="65536f,0f,0f,65536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-1196975</wp:posOffset>
                </wp:positionH>
                <wp:positionV relativeFrom="paragraph">
                  <wp:posOffset>-949325</wp:posOffset>
                </wp:positionV>
                <wp:extent cx="7618730" cy="10759440"/>
                <wp:effectExtent l="0" t="0" r="1270" b="3810"/>
                <wp:wrapNone/>
                <wp:docPr id="11" name="组合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18730" cy="10759440"/>
                          <a:chOff x="11136" y="185"/>
                          <a:chExt cx="11998" cy="16944"/>
                        </a:xfrm>
                      </wpg:grpSpPr>
                      <pic:pic xmlns:pic="http://schemas.openxmlformats.org/drawingml/2006/picture">
                        <pic:nvPicPr>
                          <pic:cNvPr id="2" name="图片 2" descr="WWE-(13)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b="71464"/>
                          <a:stretch>
                            <a:fillRect/>
                          </a:stretch>
                        </pic:blipFill>
                        <pic:spPr>
                          <a:xfrm>
                            <a:off x="11179" y="185"/>
                            <a:ext cx="11928" cy="48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图片 7" descr="b51b59a94fb8774ca8838d100e24a09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11858"/>
                          <a:stretch>
                            <a:fillRect/>
                          </a:stretch>
                        </pic:blipFill>
                        <pic:spPr>
                          <a:xfrm>
                            <a:off x="11136" y="14899"/>
                            <a:ext cx="11998" cy="22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94.25pt;margin-top:-74.75pt;height:847.2pt;width:599.9pt;z-index:251662336;mso-width-relative:page;mso-height-relative:page;" coordorigin="11136,185" coordsize="11998,16944" o:gfxdata="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">
                <o:lock v:ext="edit" aspectratio="f"/>
                <v:shape id="_x0000_s1026" o:spid="_x0000_s1026" o:spt="75" alt="WWE-(13)" type="#_x0000_t75" style="position:absolute;left:11179;top:185;height:4844;width:11928;" filled="f" o:preferrelative="t" stroked="f" coordsize="21600,21600" o:gfxdata="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GEwM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bottom="46835f" o:title=""/>
                  <o:lock v:ext="edit" aspectratio="t"/>
                </v:shape>
                <v:shape id="_x0000_s1026" o:spid="_x0000_s1026" o:spt="75" alt="b51b59a94fb8774ca8838d100e24a098" type="#_x0000_t75" style="position:absolute;left:11136;top:14899;height:2230;width:11998;" filled="f" o:preferrelative="t" stroked="f" coordsize="21600,21600" o:gfxdata="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EwxMW22AAAA2g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6" croptop="7771f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1415415</wp:posOffset>
            </wp:positionH>
            <wp:positionV relativeFrom="paragraph">
              <wp:posOffset>-812800</wp:posOffset>
            </wp:positionV>
            <wp:extent cx="848360" cy="848360"/>
            <wp:effectExtent l="0" t="0" r="8890" b="8890"/>
            <wp:wrapNone/>
            <wp:docPr id="9" name="图片 9" descr="51miz-E762149-23AC3534 拷贝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51miz-E762149-23AC3534 拷贝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48360" cy="848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 xml:space="preserve">     </w:t>
      </w:r>
    </w:p>
    <w:p>
      <w:pPr>
        <w:rPr>
          <w:rFonts w:hint="default"/>
          <w:lang w:val="en-US" w:eastAsia="zh-CN"/>
        </w:rPr>
      </w:pPr>
      <w:bookmarkStart w:id="0" w:name="_GoBack"/>
      <w:bookmarkEnd w:id="0"/>
      <w:r>
        <w:rPr>
          <w:sz w:val="21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86360</wp:posOffset>
                </wp:positionH>
                <wp:positionV relativeFrom="paragraph">
                  <wp:posOffset>782955</wp:posOffset>
                </wp:positionV>
                <wp:extent cx="5048250" cy="7161530"/>
                <wp:effectExtent l="0" t="0" r="0" b="0"/>
                <wp:wrapNone/>
                <wp:docPr id="16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0" cy="7161530"/>
                          <a:chOff x="13136" y="19113"/>
                          <a:chExt cx="7950" cy="11278"/>
                        </a:xfrm>
                      </wpg:grpSpPr>
                      <wpg:grpSp>
                        <wpg:cNvPr id="5" name="组合 5"/>
                        <wpg:cNvGrpSpPr/>
                        <wpg:grpSpPr>
                          <a:xfrm>
                            <a:off x="13860" y="19113"/>
                            <a:ext cx="6928" cy="2820"/>
                            <a:chOff x="16646" y="1992"/>
                            <a:chExt cx="6928" cy="2820"/>
                          </a:xfrm>
                        </wpg:grpSpPr>
                        <wpg:grpSp>
                          <wpg:cNvPr id="17" name="组合 2"/>
                          <wpg:cNvGrpSpPr/>
                          <wpg:grpSpPr>
                            <a:xfrm>
                              <a:off x="16646" y="3416"/>
                              <a:ext cx="6928" cy="1396"/>
                              <a:chOff x="16966" y="14473"/>
                              <a:chExt cx="6928" cy="1396"/>
                            </a:xfrm>
                          </wpg:grpSpPr>
                          <wps:wsp>
                            <wps:cNvPr id="10" name="文本框 10"/>
                            <wps:cNvSpPr txBox="1"/>
                            <wps:spPr>
                              <a:xfrm>
                                <a:off x="17008" y="14473"/>
                                <a:ext cx="6801" cy="72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spacing w:line="360" w:lineRule="exact"/>
                                    <w:jc w:val="center"/>
                                    <w:rPr>
                                      <w:rFonts w:hint="default" w:ascii="汉仪铸字葫芦娃W" w:hAnsi="汉仪铸字葫芦娃W" w:eastAsia="汉仪铸字葫芦娃W" w:cs="汉仪铸字葫芦娃W"/>
                                      <w:color w:val="FFFFFF" w:themeColor="background1"/>
                                      <w:sz w:val="32"/>
                                      <w:szCs w:val="32"/>
                                      <w:lang w:val="en-US" w:eastAsia="zh-CN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FEDF8E"/>
                                      <w:sz w:val="32"/>
                                      <w:szCs w:val="32"/>
                                    </w:rPr>
                                    <w:t>主  持</w:t>
                                  </w: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FEDF8E"/>
                                      <w:sz w:val="32"/>
                                      <w:szCs w:val="32"/>
                                      <w:lang w:val="en-US"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FEDF8E"/>
                                      <w:sz w:val="32"/>
                                      <w:szCs w:val="32"/>
                                      <w:lang w:eastAsia="zh-CN"/>
                                    </w:rPr>
                                    <w:t>人：</w:t>
                                  </w: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FEDF8E"/>
                                      <w:sz w:val="32"/>
                                      <w:szCs w:val="32"/>
                                      <w:lang w:val="en-US" w:eastAsia="zh-CN"/>
                                    </w:rPr>
                                    <w:t>稻小壳  张可可</w:t>
                                  </w: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color w:val="FEDF8E"/>
                                      <w:sz w:val="32"/>
                                      <w:szCs w:val="32"/>
                                      <w:lang w:val="en-US" w:eastAsia="zh-CN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eastAsia" w:ascii="汉仪铸字葫芦娃W" w:hAnsi="汉仪铸字葫芦娃W" w:eastAsia="汉仪铸字葫芦娃W" w:cs="汉仪铸字葫芦娃W"/>
                                      <w:color w:val="FFFFFF" w:themeColor="background1"/>
                                      <w:sz w:val="32"/>
                                      <w:szCs w:val="32"/>
                                      <w:lang w:val="en-US" w:eastAsia="zh-CN"/>
                                      <w14:textFill>
                                        <w14:solidFill>
                                          <w14:schemeClr w14:val="bg1"/>
                                        </w14:solidFill>
                                      </w14:textFill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  <wps:wsp>
                            <wps:cNvPr id="4" name="文本框 4"/>
                            <wps:cNvSpPr txBox="1"/>
                            <wps:spPr>
                              <a:xfrm>
                                <a:off x="16966" y="15140"/>
                                <a:ext cx="6928" cy="72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spacing w:line="360" w:lineRule="exact"/>
                                    <w:jc w:val="center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FEDF8E"/>
                                      <w:sz w:val="32"/>
                                      <w:szCs w:val="32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FEDF8E"/>
                                      <w:sz w:val="32"/>
                                      <w:szCs w:val="32"/>
                                      <w:lang w:eastAsia="zh-CN"/>
                                    </w:rPr>
                                    <w:t>晚会时间：</w:t>
                                  </w: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FEDF8E"/>
                                      <w:sz w:val="32"/>
                                      <w:szCs w:val="32"/>
                                      <w:lang w:val="en-US" w:eastAsia="zh-CN"/>
                                    </w:rPr>
                                    <w:t xml:space="preserve"> 20</w:t>
                                  </w: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FEDF8E"/>
                                      <w:sz w:val="32"/>
                                      <w:szCs w:val="32"/>
                                      <w:u w:val="single"/>
                                      <w:lang w:val="en-US" w:eastAsia="zh-CN"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color w:val="FEDF8E"/>
                                      <w:sz w:val="32"/>
                                      <w:szCs w:val="32"/>
                                      <w:lang w:val="en-US" w:eastAsia="zh-CN"/>
                                    </w:rPr>
                                    <w:t>年1月15日 19:00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wpg:grpSp>
                        <wps:wsp>
                          <wps:cNvPr id="3" name="文本框 3"/>
                          <wps:cNvSpPr txBox="1"/>
                          <wps:spPr>
                            <a:xfrm>
                              <a:off x="16865" y="1992"/>
                              <a:ext cx="6666" cy="1479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>
                                <w:pPr>
                                  <w:jc w:val="center"/>
                                  <w:rPr>
                                    <w:rFonts w:hint="eastAsia" w:ascii="微软雅黑" w:hAnsi="微软雅黑" w:eastAsia="微软雅黑" w:cs="微软雅黑"/>
                                    <w:color w:val="FEDF8E"/>
                                    <w:sz w:val="56"/>
                                    <w:szCs w:val="96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EDF8E"/>
                                    <w:sz w:val="56"/>
                                    <w:szCs w:val="96"/>
                                    <w:lang w:val="en-US" w:eastAsia="zh-CN"/>
                                  </w:rPr>
                                  <w:t>Xx科技年会节目单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  <wps:wsp>
                        <wps:cNvPr id="6" name="文本框 6"/>
                        <wps:cNvSpPr txBox="1"/>
                        <wps:spPr>
                          <a:xfrm>
                            <a:off x="13136" y="22156"/>
                            <a:ext cx="7650" cy="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eastAsia" w:ascii="微软雅黑" w:hAnsi="微软雅黑" w:eastAsia="微软雅黑" w:cs="微软雅黑"/>
                                  <w:b w:val="0"/>
                                  <w:bCs w:val="0"/>
                                  <w:color w:val="FEDF8E"/>
                                  <w:sz w:val="32"/>
                                  <w:szCs w:val="4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 w:val="0"/>
                                  <w:bCs w:val="0"/>
                                  <w:color w:val="FEDF8E"/>
                                  <w:sz w:val="32"/>
                                  <w:szCs w:val="40"/>
                                  <w:lang w:val="en-US" w:eastAsia="zh-CN"/>
                                </w:rPr>
                                <w:t>1、开场舞《明天会更好》       表演者：组织部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8" name="文本框 7"/>
                        <wps:cNvSpPr txBox="1"/>
                        <wps:spPr>
                          <a:xfrm>
                            <a:off x="13136" y="22971"/>
                            <a:ext cx="7650" cy="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微软雅黑" w:hAnsi="微软雅黑" w:eastAsia="微软雅黑" w:cs="微软雅黑"/>
                                  <w:b w:val="0"/>
                                  <w:bCs w:val="0"/>
                                  <w:color w:val="FEDF8E"/>
                                  <w:sz w:val="32"/>
                                  <w:szCs w:val="4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 w:val="0"/>
                                  <w:bCs w:val="0"/>
                                  <w:color w:val="FEDF8E"/>
                                  <w:sz w:val="32"/>
                                  <w:szCs w:val="40"/>
                                  <w:lang w:val="en-US" w:eastAsia="zh-CN"/>
                                </w:rPr>
                                <w:t>2、领导致词       董事长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9" name="文本框 8"/>
                        <wps:cNvSpPr txBox="1"/>
                        <wps:spPr>
                          <a:xfrm>
                            <a:off x="13136" y="23786"/>
                            <a:ext cx="7650" cy="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微软雅黑" w:hAnsi="微软雅黑" w:eastAsia="微软雅黑" w:cs="微软雅黑"/>
                                  <w:b w:val="0"/>
                                  <w:bCs w:val="0"/>
                                  <w:color w:val="FEDF8E"/>
                                  <w:sz w:val="32"/>
                                  <w:szCs w:val="4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 w:val="0"/>
                                  <w:bCs w:val="0"/>
                                  <w:color w:val="FEDF8E"/>
                                  <w:sz w:val="32"/>
                                  <w:szCs w:val="40"/>
                                  <w:lang w:val="en-US" w:eastAsia="zh-CN"/>
                                </w:rPr>
                                <w:t>3、小品《碰瓷》       表演者：张可可 稻小壳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0" name="文本框 9"/>
                        <wps:cNvSpPr txBox="1"/>
                        <wps:spPr>
                          <a:xfrm>
                            <a:off x="13136" y="24601"/>
                            <a:ext cx="7950" cy="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微软雅黑" w:hAnsi="微软雅黑" w:eastAsia="微软雅黑" w:cs="微软雅黑"/>
                                  <w:b w:val="0"/>
                                  <w:bCs w:val="0"/>
                                  <w:color w:val="FEDF8E"/>
                                  <w:sz w:val="32"/>
                                  <w:szCs w:val="4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 w:val="0"/>
                                  <w:bCs w:val="0"/>
                                  <w:color w:val="FEDF8E"/>
                                  <w:sz w:val="32"/>
                                  <w:szCs w:val="40"/>
                                  <w:lang w:val="en-US" w:eastAsia="zh-CN"/>
                                </w:rPr>
                                <w:t>4、个人独唱《笑纳》       表演者：张三 李四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1" name="文本框 11"/>
                        <wps:cNvSpPr txBox="1"/>
                        <wps:spPr>
                          <a:xfrm>
                            <a:off x="13136" y="25416"/>
                            <a:ext cx="7950" cy="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微软雅黑" w:hAnsi="微软雅黑" w:eastAsia="微软雅黑" w:cs="微软雅黑"/>
                                  <w:b w:val="0"/>
                                  <w:bCs w:val="0"/>
                                  <w:color w:val="FEDF8E"/>
                                  <w:sz w:val="32"/>
                                  <w:szCs w:val="4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 w:val="0"/>
                                  <w:bCs w:val="0"/>
                                  <w:color w:val="FEDF8E"/>
                                  <w:sz w:val="32"/>
                                  <w:szCs w:val="40"/>
                                  <w:lang w:val="en-US" w:eastAsia="zh-CN"/>
                                </w:rPr>
                                <w:t>5、相声《一路有你》       表演者：张三 李四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2" name="文本框 13"/>
                        <wps:cNvSpPr txBox="1"/>
                        <wps:spPr>
                          <a:xfrm>
                            <a:off x="13136" y="26231"/>
                            <a:ext cx="7950" cy="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微软雅黑" w:hAnsi="微软雅黑" w:eastAsia="微软雅黑" w:cs="微软雅黑"/>
                                  <w:b w:val="0"/>
                                  <w:bCs w:val="0"/>
                                  <w:color w:val="FEDF8E"/>
                                  <w:sz w:val="32"/>
                                  <w:szCs w:val="4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 w:val="0"/>
                                  <w:bCs w:val="0"/>
                                  <w:color w:val="FEDF8E"/>
                                  <w:sz w:val="32"/>
                                  <w:szCs w:val="40"/>
                                  <w:lang w:val="en-US" w:eastAsia="zh-CN"/>
                                </w:rPr>
                                <w:t>6、红歌演唱《红星照我去战斗》  表演者：张三 李四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3" name="文本框 14"/>
                        <wps:cNvSpPr txBox="1"/>
                        <wps:spPr>
                          <a:xfrm>
                            <a:off x="13136" y="27046"/>
                            <a:ext cx="7950" cy="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微软雅黑" w:hAnsi="微软雅黑" w:eastAsia="微软雅黑" w:cs="微软雅黑"/>
                                  <w:b w:val="0"/>
                                  <w:bCs w:val="0"/>
                                  <w:color w:val="FEDF8E"/>
                                  <w:sz w:val="32"/>
                                  <w:szCs w:val="4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 w:val="0"/>
                                  <w:bCs w:val="0"/>
                                  <w:color w:val="FEDF8E"/>
                                  <w:sz w:val="32"/>
                                  <w:szCs w:val="40"/>
                                  <w:lang w:val="en-US" w:eastAsia="zh-CN"/>
                                </w:rPr>
                                <w:t>7、魔术《消失的小鱼》  表演者：张三 李四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5" name="文本框 15"/>
                        <wps:cNvSpPr txBox="1"/>
                        <wps:spPr>
                          <a:xfrm>
                            <a:off x="13136" y="27861"/>
                            <a:ext cx="7950" cy="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微软雅黑" w:hAnsi="微软雅黑" w:eastAsia="微软雅黑" w:cs="微软雅黑"/>
                                  <w:b w:val="0"/>
                                  <w:bCs w:val="0"/>
                                  <w:color w:val="FEDF8E"/>
                                  <w:sz w:val="32"/>
                                  <w:szCs w:val="4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 w:val="0"/>
                                  <w:bCs w:val="0"/>
                                  <w:color w:val="FEDF8E"/>
                                  <w:sz w:val="32"/>
                                  <w:szCs w:val="40"/>
                                  <w:lang w:val="en-US" w:eastAsia="zh-CN"/>
                                </w:rPr>
                                <w:t>8、抽奖环节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6" name="文本框 16"/>
                        <wps:cNvSpPr txBox="1"/>
                        <wps:spPr>
                          <a:xfrm>
                            <a:off x="13136" y="28676"/>
                            <a:ext cx="7950" cy="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微软雅黑" w:hAnsi="微软雅黑" w:eastAsia="微软雅黑" w:cs="微软雅黑"/>
                                  <w:b w:val="0"/>
                                  <w:bCs w:val="0"/>
                                  <w:color w:val="FEDF8E"/>
                                  <w:sz w:val="32"/>
                                  <w:szCs w:val="4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 w:val="0"/>
                                  <w:bCs w:val="0"/>
                                  <w:color w:val="FEDF8E"/>
                                  <w:sz w:val="32"/>
                                  <w:szCs w:val="40"/>
                                  <w:lang w:val="en-US" w:eastAsia="zh-CN"/>
                                </w:rPr>
                                <w:t>9、京剧《红梅赞》  表演者：张三 李四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27" name="文本框 17"/>
                        <wps:cNvSpPr txBox="1"/>
                        <wps:spPr>
                          <a:xfrm>
                            <a:off x="13136" y="29491"/>
                            <a:ext cx="7950" cy="9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hint="default" w:ascii="微软雅黑" w:hAnsi="微软雅黑" w:eastAsia="微软雅黑" w:cs="微软雅黑"/>
                                  <w:b w:val="0"/>
                                  <w:bCs w:val="0"/>
                                  <w:color w:val="FEDF8E"/>
                                  <w:sz w:val="32"/>
                                  <w:szCs w:val="4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 w:val="0"/>
                                  <w:bCs w:val="0"/>
                                  <w:color w:val="FEDF8E"/>
                                  <w:sz w:val="32"/>
                                  <w:szCs w:val="40"/>
                                  <w:lang w:val="en-US" w:eastAsia="zh-CN"/>
                                </w:rPr>
                                <w:t>10、武术《武缘》  表演者：周大壮 李大鹏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.8pt;margin-top:61.65pt;height:563.9pt;width:397.5pt;z-index:251666432;mso-width-relative:page;mso-height-relative:page;" coordorigin="13136,19113" coordsize="7950,11278" o:gfxdata="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">
                <o:lock v:ext="edit" aspectratio="f"/>
                <v:group id="_x0000_s1026" o:spid="_x0000_s1026" o:spt="203" style="position:absolute;left:13860;top:19113;height:2820;width:6928;" coordorigin="16646,1992" coordsize="6928,2820" o:gfxdata="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HTySXu7AAAA2gAAAA8AAAAAAAAAAQAgAAAAIgAAAGRycy9kb3ducmV2LnhtbFBL&#10;AQIUABQAAAAIAIdO4kAzLwWeOwAAADkAAAAVAAAAAAAAAAEAIAAAAAoBAABkcnMvZ3JvdXBzaGFw&#10;ZXhtbC54bWxQSwUGAAAAAAYABgBgAQAAxwMAAAAA&#10;">
                  <o:lock v:ext="edit" aspectratio="f"/>
                  <v:group id="组合 2" o:spid="_x0000_s1026" o:spt="203" style="position:absolute;left:16646;top:3416;height:1396;width:6928;" coordorigin="16966,14473" coordsize="6928,1396" o:gfxdata="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ecJYb0AAADbAAAADwAAAAAAAAABACAAAAAiAAAAZHJzL2Rvd25yZXYueG1s&#10;UEsBAhQAFAAAAAgAh07iQDMvBZ47AAAAOQAAABUAAAAAAAAAAQAgAAAADAEAAGRycy9ncm91cHNo&#10;YXBleG1sLnhtbFBLBQYAAAAABgAGAGABAADJAwAAAAA=&#10;">
                    <o:lock v:ext="edit" aspectratio="f"/>
                    <v:shape id="_x0000_s1026" o:spid="_x0000_s1026" o:spt="202" type="#_x0000_t202" style="position:absolute;left:17008;top:14473;height:729;width:6801;" filled="f" stroked="f" coordsize="21600,21600" o:gfxdata="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skSYC/&#10;AAAA2wAAAA8AAAAAAAAAAQAgAAAAIgAAAGRycy9kb3ducmV2LnhtbFBLAQIUABQAAAAIAIdO4kAz&#10;LwWeOwAAADkAAAAQAAAAAAAAAAEAIAAAAA4BAABkcnMvc2hhcGV4bWwueG1sUEsFBgAAAAAGAAYA&#10;WwEAALgDAAAAAA=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hint="default" w:ascii="汉仪铸字葫芦娃W" w:hAnsi="汉仪铸字葫芦娃W" w:eastAsia="汉仪铸字葫芦娃W" w:cs="汉仪铸字葫芦娃W"/>
                                <w:color w:val="FFFFFF" w:themeColor="background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EDF8E"/>
                                <w:sz w:val="32"/>
                                <w:szCs w:val="32"/>
                              </w:rPr>
                              <w:t>主  持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EDF8E"/>
                                <w:sz w:val="32"/>
                                <w:szCs w:val="32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EDF8E"/>
                                <w:sz w:val="32"/>
                                <w:szCs w:val="32"/>
                                <w:lang w:eastAsia="zh-CN"/>
                              </w:rPr>
                              <w:t>人：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EDF8E"/>
                                <w:sz w:val="32"/>
                                <w:szCs w:val="32"/>
                                <w:lang w:val="en-US" w:eastAsia="zh-CN"/>
                              </w:rPr>
                              <w:t>稻小壳  张可可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FEDF8E"/>
                                <w:sz w:val="32"/>
                                <w:szCs w:val="32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铸字葫芦娃W" w:hAnsi="汉仪铸字葫芦娃W" w:eastAsia="汉仪铸字葫芦娃W" w:cs="汉仪铸字葫芦娃W"/>
                                <w:color w:val="FFFFFF" w:themeColor="background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  <v:shape id="_x0000_s1026" o:spid="_x0000_s1026" o:spt="202" type="#_x0000_t202" style="position:absolute;left:16966;top:15140;height:729;width:6928;" filled="f" stroked="f" coordsize="21600,21600" o:gfxdata="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MFjIe/&#10;AAAA2gAAAA8AAAAAAAAAAQAgAAAAIgAAAGRycy9kb3ducmV2LnhtbFBLAQIUABQAAAAIAIdO4kAz&#10;LwWeOwAAADkAAAAQAAAAAAAAAAEAIAAAAA4BAABkcnMvc2hhcGV4bWwueG1sUEsFBgAAAAAGAAYA&#10;WwEAALgDAAAAAA=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spacing w:line="360" w:lineRule="exact"/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EDF8E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EDF8E"/>
                                <w:sz w:val="32"/>
                                <w:szCs w:val="32"/>
                                <w:lang w:eastAsia="zh-CN"/>
                              </w:rPr>
                              <w:t>晚会时间：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EDF8E"/>
                                <w:sz w:val="32"/>
                                <w:szCs w:val="32"/>
                                <w:lang w:val="en-US" w:eastAsia="zh-CN"/>
                              </w:rPr>
                              <w:t xml:space="preserve"> 20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EDF8E"/>
                                <w:sz w:val="32"/>
                                <w:szCs w:val="32"/>
                                <w:u w:val="single"/>
                                <w:lang w:val="en-US" w:eastAsia="zh-CN"/>
                              </w:rPr>
                              <w:t xml:space="preserve">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EDF8E"/>
                                <w:sz w:val="32"/>
                                <w:szCs w:val="32"/>
                                <w:lang w:val="en-US" w:eastAsia="zh-CN"/>
                              </w:rPr>
                              <w:t>年1月15日 19:00</w:t>
                            </w:r>
                          </w:p>
                        </w:txbxContent>
                      </v:textbox>
                    </v:shape>
                  </v:group>
                  <v:shape id="_x0000_s1026" o:spid="_x0000_s1026" o:spt="202" type="#_x0000_t202" style="position:absolute;left:16865;top:1992;height:1479;width:6666;" filled="f" stroked="f" coordsize="21600,21600" o:gfxdata="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zsFPO/&#10;AAAA2gAAAA8AAAAAAAAAAQAgAAAAIgAAAGRycy9kb3ducmV2LnhtbFBLAQIUABQAAAAIAIdO4kAz&#10;LwWeOwAAADkAAAAQAAAAAAAAAAEAIAAAAA4BAABkcnMvc2hhcGV4bWwueG1sUEsFBgAAAAAGAAYA&#10;WwEAALgDAAAAAA=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jc w:val="center"/>
                            <w:rPr>
                              <w:rFonts w:hint="eastAsia" w:ascii="微软雅黑" w:hAnsi="微软雅黑" w:eastAsia="微软雅黑" w:cs="微软雅黑"/>
                              <w:color w:val="FEDF8E"/>
                              <w:sz w:val="56"/>
                              <w:szCs w:val="96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EDF8E"/>
                              <w:sz w:val="56"/>
                              <w:szCs w:val="96"/>
                              <w:lang w:val="en-US" w:eastAsia="zh-CN"/>
                            </w:rPr>
                            <w:t>Xx科技年会节目单</w:t>
                          </w:r>
                        </w:p>
                      </w:txbxContent>
                    </v:textbox>
                  </v:shape>
                </v:group>
                <v:shape id="_x0000_s1026" o:spid="_x0000_s1026" o:spt="202" type="#_x0000_t202" style="position:absolute;left:13136;top:22156;height:900;width:7650;" filled="f" stroked="f" coordsize="21600,21600" o:gfxdata="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m7drvQAA&#10;ANo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eastAsia" w:ascii="微软雅黑" w:hAnsi="微软雅黑" w:eastAsia="微软雅黑" w:cs="微软雅黑"/>
                            <w:b w:val="0"/>
                            <w:bCs w:val="0"/>
                            <w:color w:val="FEDF8E"/>
                            <w:sz w:val="32"/>
                            <w:szCs w:val="40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 w:val="0"/>
                            <w:bCs w:val="0"/>
                            <w:color w:val="FEDF8E"/>
                            <w:sz w:val="32"/>
                            <w:szCs w:val="40"/>
                            <w:lang w:val="en-US" w:eastAsia="zh-CN"/>
                          </w:rPr>
                          <w:t>1、开场舞《明天会更好》       表演者：组织部</w:t>
                        </w:r>
                      </w:p>
                    </w:txbxContent>
                  </v:textbox>
                </v:shape>
                <v:shape id="文本框 7" o:spid="_x0000_s1026" o:spt="202" type="#_x0000_t202" style="position:absolute;left:13136;top:22971;height:900;width:7650;" filled="f" stroked="f" coordsize="21600,21600" o:gfxdata="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VSRYa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微软雅黑" w:hAnsi="微软雅黑" w:eastAsia="微软雅黑" w:cs="微软雅黑"/>
                            <w:b w:val="0"/>
                            <w:bCs w:val="0"/>
                            <w:color w:val="FEDF8E"/>
                            <w:sz w:val="32"/>
                            <w:szCs w:val="40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 w:val="0"/>
                            <w:bCs w:val="0"/>
                            <w:color w:val="FEDF8E"/>
                            <w:sz w:val="32"/>
                            <w:szCs w:val="40"/>
                            <w:lang w:val="en-US" w:eastAsia="zh-CN"/>
                          </w:rPr>
                          <w:t>2、领导致词       董事长</w:t>
                        </w:r>
                      </w:p>
                    </w:txbxContent>
                  </v:textbox>
                </v:shape>
                <v:shape id="文本框 8" o:spid="_x0000_s1026" o:spt="202" type="#_x0000_t202" style="position:absolute;left:13136;top:23786;height:900;width:7650;" filled="f" stroked="f" coordsize="21600,21600" o:gfxdata="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HuAd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微软雅黑" w:hAnsi="微软雅黑" w:eastAsia="微软雅黑" w:cs="微软雅黑"/>
                            <w:b w:val="0"/>
                            <w:bCs w:val="0"/>
                            <w:color w:val="FEDF8E"/>
                            <w:sz w:val="32"/>
                            <w:szCs w:val="40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 w:val="0"/>
                            <w:bCs w:val="0"/>
                            <w:color w:val="FEDF8E"/>
                            <w:sz w:val="32"/>
                            <w:szCs w:val="40"/>
                            <w:lang w:val="en-US" w:eastAsia="zh-CN"/>
                          </w:rPr>
                          <w:t>3、小品《碰瓷》       表演者：张可可 稻小壳</w:t>
                        </w:r>
                      </w:p>
                    </w:txbxContent>
                  </v:textbox>
                </v:shape>
                <v:shape id="文本框 9" o:spid="_x0000_s1026" o:spt="202" type="#_x0000_t202" style="position:absolute;left:13136;top:24601;height:900;width:7950;" filled="f" stroked="f" coordsize="21600,21600" o:gfxdata="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SIM9ugAAANsA&#10;AAAPAAAAAAAAAAEAIAAAACIAAABkcnMvZG93bnJldi54bWxQSwECFAAUAAAACACHTuJAMy8FnjsA&#10;AAA5AAAAEAAAAAAAAAABACAAAAAJAQAAZHJzL3NoYXBleG1sLnhtbFBLBQYAAAAABgAGAFsBAACz&#10;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微软雅黑" w:hAnsi="微软雅黑" w:eastAsia="微软雅黑" w:cs="微软雅黑"/>
                            <w:b w:val="0"/>
                            <w:bCs w:val="0"/>
                            <w:color w:val="FEDF8E"/>
                            <w:sz w:val="32"/>
                            <w:szCs w:val="40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 w:val="0"/>
                            <w:bCs w:val="0"/>
                            <w:color w:val="FEDF8E"/>
                            <w:sz w:val="32"/>
                            <w:szCs w:val="40"/>
                            <w:lang w:val="en-US" w:eastAsia="zh-CN"/>
                          </w:rPr>
                          <w:t>4、个人独唱《笑纳》       表演者：张三 李四</w:t>
                        </w:r>
                      </w:p>
                    </w:txbxContent>
                  </v:textbox>
                </v:shape>
                <v:shape id="文本框 11" o:spid="_x0000_s1026" o:spt="202" type="#_x0000_t202" style="position:absolute;left:13136;top:25416;height:900;width:7950;" filled="f" stroked="f" coordsize="21600,21600" o:gfxdata="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BCam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微软雅黑" w:hAnsi="微软雅黑" w:eastAsia="微软雅黑" w:cs="微软雅黑"/>
                            <w:b w:val="0"/>
                            <w:bCs w:val="0"/>
                            <w:color w:val="FEDF8E"/>
                            <w:sz w:val="32"/>
                            <w:szCs w:val="40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 w:val="0"/>
                            <w:bCs w:val="0"/>
                            <w:color w:val="FEDF8E"/>
                            <w:sz w:val="32"/>
                            <w:szCs w:val="40"/>
                            <w:lang w:val="en-US" w:eastAsia="zh-CN"/>
                          </w:rPr>
                          <w:t>5、相声《一路有你》       表演者：张三 李四</w:t>
                        </w:r>
                      </w:p>
                    </w:txbxContent>
                  </v:textbox>
                </v:shape>
                <v:shape id="文本框 13" o:spid="_x0000_s1026" o:spt="202" type="#_x0000_t202" style="position:absolute;left:13136;top:26231;height:900;width:7950;" filled="f" stroked="f" coordsize="21600,21600" o:gfxdata="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rWuNG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微软雅黑" w:hAnsi="微软雅黑" w:eastAsia="微软雅黑" w:cs="微软雅黑"/>
                            <w:b w:val="0"/>
                            <w:bCs w:val="0"/>
                            <w:color w:val="FEDF8E"/>
                            <w:sz w:val="32"/>
                            <w:szCs w:val="40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 w:val="0"/>
                            <w:bCs w:val="0"/>
                            <w:color w:val="FEDF8E"/>
                            <w:sz w:val="32"/>
                            <w:szCs w:val="40"/>
                            <w:lang w:val="en-US" w:eastAsia="zh-CN"/>
                          </w:rPr>
                          <w:t>6、红歌演唱《红星照我去战斗》  表演者：张三 李四</w:t>
                        </w:r>
                      </w:p>
                    </w:txbxContent>
                  </v:textbox>
                </v:shape>
                <v:shape id="文本框 14" o:spid="_x0000_s1026" o:spt="202" type="#_x0000_t202" style="position:absolute;left:13136;top:27046;height:900;width:7950;" filled="f" stroked="f" coordsize="21600,21600" o:gfxdata="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ZodSr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微软雅黑" w:hAnsi="微软雅黑" w:eastAsia="微软雅黑" w:cs="微软雅黑"/>
                            <w:b w:val="0"/>
                            <w:bCs w:val="0"/>
                            <w:color w:val="FEDF8E"/>
                            <w:sz w:val="32"/>
                            <w:szCs w:val="40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 w:val="0"/>
                            <w:bCs w:val="0"/>
                            <w:color w:val="FEDF8E"/>
                            <w:sz w:val="32"/>
                            <w:szCs w:val="40"/>
                            <w:lang w:val="en-US" w:eastAsia="zh-CN"/>
                          </w:rPr>
                          <w:t>7、魔术《消失的小鱼》  表演者：张三 李四</w:t>
                        </w:r>
                      </w:p>
                    </w:txbxContent>
                  </v:textbox>
                </v:shape>
                <v:shape id="文本框 15" o:spid="_x0000_s1026" o:spt="202" type="#_x0000_t202" style="position:absolute;left:13136;top:27861;height:900;width:7950;" filled="f" stroked="f" coordsize="21600,21600" o:gfxdata="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T8gpb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微软雅黑" w:hAnsi="微软雅黑" w:eastAsia="微软雅黑" w:cs="微软雅黑"/>
                            <w:b w:val="0"/>
                            <w:bCs w:val="0"/>
                            <w:color w:val="FEDF8E"/>
                            <w:sz w:val="32"/>
                            <w:szCs w:val="40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 w:val="0"/>
                            <w:bCs w:val="0"/>
                            <w:color w:val="FEDF8E"/>
                            <w:sz w:val="32"/>
                            <w:szCs w:val="40"/>
                            <w:lang w:val="en-US" w:eastAsia="zh-CN"/>
                          </w:rPr>
                          <w:t>8、抽奖环节</w:t>
                        </w:r>
                      </w:p>
                    </w:txbxContent>
                  </v:textbox>
                </v:shape>
                <v:shape id="文本框 16" o:spid="_x0000_s1026" o:spt="202" type="#_x0000_t202" style="position:absolute;left:13136;top:28676;height:900;width:7950;" filled="f" stroked="f" coordsize="21600,21600" o:gfxdata="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7b7S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微软雅黑" w:hAnsi="微软雅黑" w:eastAsia="微软雅黑" w:cs="微软雅黑"/>
                            <w:b w:val="0"/>
                            <w:bCs w:val="0"/>
                            <w:color w:val="FEDF8E"/>
                            <w:sz w:val="32"/>
                            <w:szCs w:val="40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 w:val="0"/>
                            <w:bCs w:val="0"/>
                            <w:color w:val="FEDF8E"/>
                            <w:sz w:val="32"/>
                            <w:szCs w:val="40"/>
                            <w:lang w:val="en-US" w:eastAsia="zh-CN"/>
                          </w:rPr>
                          <w:t>9、京剧《红梅赞》  表演者：张三 李四</w:t>
                        </w:r>
                      </w:p>
                    </w:txbxContent>
                  </v:textbox>
                </v:shape>
                <v:shape id="文本框 17" o:spid="_x0000_s1026" o:spt="202" type="#_x0000_t202" style="position:absolute;left:13136;top:29491;height:900;width:7950;" filled="f" stroked="f" coordsize="21600,21600" o:gfxdata="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qEbSb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hint="default" w:ascii="微软雅黑" w:hAnsi="微软雅黑" w:eastAsia="微软雅黑" w:cs="微软雅黑"/>
                            <w:b w:val="0"/>
                            <w:bCs w:val="0"/>
                            <w:color w:val="FEDF8E"/>
                            <w:sz w:val="32"/>
                            <w:szCs w:val="40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 w:val="0"/>
                            <w:bCs w:val="0"/>
                            <w:color w:val="FEDF8E"/>
                            <w:sz w:val="32"/>
                            <w:szCs w:val="40"/>
                            <w:lang w:val="en-US" w:eastAsia="zh-CN"/>
                          </w:rPr>
                          <w:t>10、武术《武缘》  表演者：周大壮 李大鹏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-1156335</wp:posOffset>
            </wp:positionH>
            <wp:positionV relativeFrom="paragraph">
              <wp:posOffset>-989965</wp:posOffset>
            </wp:positionV>
            <wp:extent cx="7574280" cy="2517775"/>
            <wp:effectExtent l="0" t="0" r="7620" b="15875"/>
            <wp:wrapNone/>
            <wp:docPr id="12" name="图片 12" descr="WWE-(1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WWE-(13)"/>
                    <pic:cNvPicPr>
                      <a:picLocks noChangeAspect="1"/>
                    </pic:cNvPicPr>
                  </pic:nvPicPr>
                  <pic:blipFill>
                    <a:blip r:embed="rId5"/>
                    <a:srcRect b="71464"/>
                    <a:stretch>
                      <a:fillRect/>
                    </a:stretch>
                  </pic:blipFill>
                  <pic:spPr>
                    <a:xfrm>
                      <a:off x="0" y="0"/>
                      <a:ext cx="7574280" cy="2517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-1183640</wp:posOffset>
            </wp:positionH>
            <wp:positionV relativeFrom="paragraph">
              <wp:posOffset>8366760</wp:posOffset>
            </wp:positionV>
            <wp:extent cx="7618730" cy="1416050"/>
            <wp:effectExtent l="0" t="0" r="1270" b="12700"/>
            <wp:wrapNone/>
            <wp:docPr id="13" name="图片 13" descr="b51b59a94fb8774ca8838d100e24a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b51b59a94fb8774ca8838d100e24a098"/>
                    <pic:cNvPicPr>
                      <a:picLocks noChangeAspect="1"/>
                    </pic:cNvPicPr>
                  </pic:nvPicPr>
                  <pic:blipFill>
                    <a:blip r:embed="rId6"/>
                    <a:srcRect t="11858"/>
                    <a:stretch>
                      <a:fillRect/>
                    </a:stretch>
                  </pic:blipFill>
                  <pic:spPr>
                    <a:xfrm>
                      <a:off x="0" y="0"/>
                      <a:ext cx="7618730" cy="1416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1" w:fontKey="{92EC5F50-C207-4FA6-8BF7-1C58BD3E7889}"/>
  </w:font>
  <w:font w:name="汉仪雅酷黑简">
    <w:panose1 w:val="00020600040101010101"/>
    <w:charset w:val="86"/>
    <w:family w:val="auto"/>
    <w:pitch w:val="default"/>
    <w:sig w:usb0="A00002BF" w:usb1="1AC17CFA" w:usb2="00000016" w:usb3="00000000" w:csb0="0004009F" w:csb1="DFD70000"/>
    <w:embedRegular r:id="rId2" w:fontKey="{AB446447-37D2-418F-A09C-24A532245C31}"/>
  </w:font>
  <w:font w:name="汉仪铸字葫芦娃W">
    <w:panose1 w:val="00020600040101010101"/>
    <w:charset w:val="86"/>
    <w:family w:val="auto"/>
    <w:pitch w:val="default"/>
    <w:sig w:usb0="8000003F" w:usb1="1AC17CFA" w:usb2="00000016" w:usb3="00000000" w:csb0="0004009F" w:csb1="00000000"/>
    <w:embedRegular r:id="rId3" w:fontKey="{F380F401-2816-44D8-A867-912CA831F706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4" w:fontKey="{4EF4FB73-2E6E-454D-9090-A568E83AAC21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-1156335</wp:posOffset>
          </wp:positionH>
          <wp:positionV relativeFrom="paragraph">
            <wp:posOffset>-558165</wp:posOffset>
          </wp:positionV>
          <wp:extent cx="7578090" cy="11367770"/>
          <wp:effectExtent l="0" t="0" r="3810" b="5080"/>
          <wp:wrapNone/>
          <wp:docPr id="8" name="图片 8" descr="dfa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dfas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78090" cy="113677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TrueTypeFonts/>
  <w:saveSubset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ED7763F"/>
    <w:rsid w:val="1A5A6FF7"/>
    <w:rsid w:val="4A4315FB"/>
    <w:rsid w:val="5ED7763F"/>
    <w:rsid w:val="61D20B47"/>
    <w:rsid w:val="693A143F"/>
    <w:rsid w:val="716567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office6\templates\download\cfb8987c-1692-4f22-a1e7-75ea1d7378b1\&#24180;&#20250;&#33410;&#30446;&#21333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年会节目单.docx</Template>
  <Pages>2</Pages>
  <Words>0</Words>
  <Characters>0</Characters>
  <Lines>0</Lines>
  <Paragraphs>0</Paragraphs>
  <TotalTime>3</TotalTime>
  <ScaleCrop>false</ScaleCrop>
  <LinksUpToDate>false</LinksUpToDate>
  <CharactersWithSpaces>5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2021-12-23T02:39:00Z</dcterms:created>
  <dc:creator>文档存本地丢失不负责</dc:creator>
  <cp:lastModifiedBy>泄凶卮赵坦</cp:lastModifiedBy>
  <dcterms:modified xsi:type="dcterms:W3CDTF">2021-12-23T09:54:52Z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KSOTemplateUUID">
    <vt:lpwstr>v1.0_mb_azhYS/THQPMQkkl0cyh3Tw==</vt:lpwstr>
  </property>
  <property fmtid="{D5CDD505-2E9C-101B-9397-08002B2CF9AE}" pid="4" name="ICV">
    <vt:lpwstr>B31A9982B6034C9EAB4FA9372FF2F013</vt:lpwstr>
  </property>
</Properties>
</file>