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-2381250</wp:posOffset>
                </wp:positionH>
                <wp:positionV relativeFrom="paragraph">
                  <wp:posOffset>9020810</wp:posOffset>
                </wp:positionV>
                <wp:extent cx="11113135" cy="1284605"/>
                <wp:effectExtent l="0" t="0" r="0" b="0"/>
                <wp:wrapNone/>
                <wp:docPr id="12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113135" cy="1284605"/>
                          <a:chOff x="-113335" y="6038350"/>
                          <a:chExt cx="12418670" cy="1095332"/>
                        </a:xfrm>
                      </wpg:grpSpPr>
                      <pic:pic xmlns:pic="http://schemas.openxmlformats.org/drawingml/2006/picture">
                        <pic:nvPicPr>
                          <pic:cNvPr id="13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-113335" y="6038350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2773029" y="6060543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5898531" y="6091236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8784895" y="6113429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-187.5pt;margin-top:710.3pt;height:101.15pt;width:875.05pt;z-index:-251657216;mso-width-relative:page;mso-height-relative:page;" coordorigin="-113335,6038350" coordsize="12418670,1095332" o:gfxdata="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">
                <o:lock v:ext="edit" aspectratio="f"/>
                <v:shape id="图片 28" o:spid="_x0000_s1026" o:spt="75" type="#_x0000_t75" style="position:absolute;left:-113335;top:6038350;height:1020253;width:3520440;" filled="f" o:preferrelative="t" stroked="f" coordsize="21600,21600" o:gfxdata="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KvvMOO2AAAA2wAAAA8A&#10;AAAAAAAAAQAgAAAAIgAAAGRycy9kb3ducmV2LnhtbFBLAQIUABQAAAAIAIdO4kAzLwWeOwAAADkA&#10;AAAQAAAAAAAAAAEAIAAAAAUBAABkcnMvc2hhcGV4bWwueG1sUEsFBgAAAAAGAAYAWwEAAK8DAAAA&#10;AA==&#10;">
                  <v:fill on="f" focussize="0,0"/>
                  <v:stroke on="f"/>
                  <v:imagedata r:id="rId4" croptop="23998f" cropbottom="22545f" o:title=""/>
                  <o:lock v:ext="edit" aspectratio="t"/>
                </v:shape>
                <v:shape id="图片 30" o:spid="_x0000_s1026" o:spt="75" type="#_x0000_t75" style="position:absolute;left:2773029;top:6060543;height:1020253;width:3520440;" filled="f" o:preferrelative="t" stroked="f" coordsize="21600,21600" o:gfxdata="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cOqu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top="23998f" cropbottom="22545f" o:title=""/>
                  <o:lock v:ext="edit" aspectratio="t"/>
                </v:shape>
                <v:shape id="图片 32" o:spid="_x0000_s1026" o:spt="75" type="#_x0000_t75" style="position:absolute;left:5898531;top:6091236;height:1020253;width:3520440;" filled="f" o:preferrelative="t" stroked="f" coordsize="21600,21600" o:gfxdata="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o8PI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top="23998f" cropbottom="22545f" o:title=""/>
                  <o:lock v:ext="edit" aspectratio="t"/>
                </v:shape>
                <v:shape id="图片 34" o:spid="_x0000_s1026" o:spt="75" type="#_x0000_t75" style="position:absolute;left:8784895;top:6113429;height:1020253;width:3520440;" filled="f" o:preferrelative="t" stroked="f" coordsize="21600,21600" o:gfxdata="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KXZFV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5" croptop="23998f" cropbottom="22545f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7668895</wp:posOffset>
            </wp:positionV>
            <wp:extent cx="1311275" cy="1332230"/>
            <wp:effectExtent l="0" t="0" r="3175" b="1270"/>
            <wp:wrapNone/>
            <wp:docPr id="18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0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11275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145415</wp:posOffset>
                </wp:positionH>
                <wp:positionV relativeFrom="paragraph">
                  <wp:posOffset>1078230</wp:posOffset>
                </wp:positionV>
                <wp:extent cx="5024755" cy="817689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4755" cy="8176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主持人：某某某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某某某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line="240" w:lineRule="auto"/>
                              <w:ind w:right="278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36"/>
                                <w:szCs w:val="36"/>
                                <w:lang w:eastAsia="zh-CN"/>
                              </w:rPr>
                              <w:t>董事长致贺词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100" w:line="240" w:lineRule="auto"/>
                              <w:ind w:right="278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1.开场《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相亲相爱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表演者：全体员工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2.歌曲《中华好儿孙》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表演者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：营销部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3.小品《喜乐街》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表演者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：企划部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4.联唱《闹新春》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(1)《万事如意》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表演者：XXX、XXX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(2)《小镇姑娘》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>3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)《奔跑》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)《最炫小苹果》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颁奖环节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表演者：全体员工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5.相声《我忍不了》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FFE883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表演者：XXX、XXX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6.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武术表演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中国功夫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7.歌曲《回家的路》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销售部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8.小品《车站奇遇》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  <w:t>财务部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民族舞蹈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漫天飞舞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</w:rPr>
                              <w:t>表演者：XXX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4"/>
                                <w:szCs w:val="24"/>
                                <w:lang w:eastAsia="zh-CN"/>
                              </w:rPr>
                              <w:t>抽奖环节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C00000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>表演者：全体员工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before="0" w:beforeLines="50" w:line="240" w:lineRule="auto"/>
                              <w:ind w:right="280"/>
                              <w:jc w:val="both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10.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合唱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  <w:lang w:eastAsia="zh-CN"/>
                              </w:rPr>
                              <w:t>难忘今宵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/>
                                <w:color w:val="auto"/>
                                <w:sz w:val="28"/>
                                <w:szCs w:val="28"/>
                                <w:lang w:val="en-US" w:eastAsia="zh-CN"/>
                              </w:rPr>
                              <w:t xml:space="preserve">                表演者：全体员工</w:t>
                            </w:r>
                          </w:p>
                          <w:p>
                            <w:pPr>
                              <w:ind w:right="280"/>
                              <w:jc w:val="left"/>
                              <w:rPr>
                                <w:rFonts w:ascii="微软雅黑" w:hAnsi="微软雅黑" w:eastAsia="微软雅黑"/>
                                <w:b w:val="0"/>
                                <w:bCs/>
                                <w:color w:val="auto"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.45pt;margin-top:84.9pt;height:643.85pt;width:395.65pt;z-index:251674624;mso-width-relative:page;mso-height-relative:page;" filled="f" stroked="f" coordsize="21600,21600" o:gfxdata="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A5DIKG2wAAAAsBAAAPAAAAAAAAAAEA&#10;IAAAACIAAABkcnMvZG93bnJldi54bWxQSwECFAAUAAAACACHTuJAK5BnAEUCAAB3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auto"/>
                          <w:sz w:val="28"/>
                          <w:szCs w:val="28"/>
                          <w:lang w:eastAsia="zh-CN"/>
                        </w:rPr>
                        <w:t>主持人：某某某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某某某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line="240" w:lineRule="auto"/>
                        <w:ind w:right="278"/>
                        <w:jc w:val="center"/>
                        <w:textAlignment w:val="auto"/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36"/>
                          <w:szCs w:val="36"/>
                          <w:lang w:eastAsia="zh-CN"/>
                        </w:rPr>
                        <w:t>董事长致贺词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100" w:line="240" w:lineRule="auto"/>
                        <w:ind w:right="278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1.开场《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相亲相爱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 表演者：全体员工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2.歌曲《中华好儿孙》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表演者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：营销部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3.小品《喜乐街》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   表演者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：企划部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4.联唱《闹新春》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(1)《万事如意》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表演者：XXX、XXX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(2)《小镇姑娘》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val="en-US" w:eastAsia="zh-CN"/>
                        </w:rPr>
                        <w:t>3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)《奔跑》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)《最炫小苹果》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颁奖环节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表演者：全体员工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5.相声《我忍不了》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FFE883"/>
                          <w:sz w:val="28"/>
                          <w:szCs w:val="28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表演者：XXX、XXX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auto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6.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武术表演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中国功夫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7.歌曲《回家的路》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销售部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8.小品《车站奇遇》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  <w:t>财务部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民族舞蹈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漫天飞舞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</w:rPr>
                        <w:t>表演者：XXX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default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4"/>
                          <w:szCs w:val="24"/>
                          <w:lang w:eastAsia="zh-CN"/>
                        </w:rPr>
                        <w:t>抽奖环节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C00000"/>
                          <w:sz w:val="28"/>
                          <w:szCs w:val="28"/>
                          <w:lang w:val="en-US" w:eastAsia="zh-CN"/>
                        </w:rPr>
                        <w:t xml:space="preserve">                           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>表演者：全体员工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before="0" w:beforeLines="50" w:line="240" w:lineRule="auto"/>
                        <w:ind w:right="280"/>
                        <w:jc w:val="both"/>
                        <w:textAlignment w:val="auto"/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6"/>
                          <w:szCs w:val="26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10.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合唱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  <w:lang w:eastAsia="zh-CN"/>
                        </w:rPr>
                        <w:t>难忘今宵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/>
                          <w:color w:val="auto"/>
                          <w:sz w:val="28"/>
                          <w:szCs w:val="28"/>
                          <w:lang w:val="en-US" w:eastAsia="zh-CN"/>
                        </w:rPr>
                        <w:t xml:space="preserve">                表演者：全体员工</w:t>
                      </w:r>
                    </w:p>
                    <w:p>
                      <w:pPr>
                        <w:ind w:right="280"/>
                        <w:jc w:val="left"/>
                        <w:rPr>
                          <w:rFonts w:ascii="微软雅黑" w:hAnsi="微软雅黑" w:eastAsia="微软雅黑"/>
                          <w:b w:val="0"/>
                          <w:bCs/>
                          <w:color w:val="auto"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-1409700</wp:posOffset>
            </wp:positionH>
            <wp:positionV relativeFrom="paragraph">
              <wp:posOffset>744220</wp:posOffset>
            </wp:positionV>
            <wp:extent cx="1301750" cy="1170305"/>
            <wp:effectExtent l="0" t="0" r="12700" b="10795"/>
            <wp:wrapNone/>
            <wp:docPr id="1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0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117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595630</wp:posOffset>
                </wp:positionH>
                <wp:positionV relativeFrom="paragraph">
                  <wp:posOffset>109220</wp:posOffset>
                </wp:positionV>
                <wp:extent cx="4027805" cy="85534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780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FFE883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/>
                                <w:bCs/>
                                <w:color w:val="FFE883"/>
                                <w:sz w:val="72"/>
                                <w:szCs w:val="72"/>
                                <w:lang w:val="en-US" w:eastAsia="zh-CN"/>
                              </w:rPr>
                              <w:t>XX儿年会节目单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.9pt;margin-top:8.6pt;height:67.35pt;width:317.15pt;z-index:251667456;mso-width-relative:page;mso-height-relative:page;" filled="f" stroked="f" coordsize="21600,21600" o:gfxdata="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JJyocdoAAAAJAQAADwAAAAAAAAABACAAAAAiAAAA&#10;ZHJzL2Rvd25yZXYueG1sUEsBAhQAFAAAAAgAh07iQNOKSZM+AgAAaA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FFE883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b/>
                          <w:bCs/>
                          <w:color w:val="FFE883"/>
                          <w:sz w:val="72"/>
                          <w:szCs w:val="72"/>
                          <w:lang w:val="en-US" w:eastAsia="zh-CN"/>
                        </w:rPr>
                        <w:t>XX儿年会节目单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-3443605</wp:posOffset>
            </wp:positionH>
            <wp:positionV relativeFrom="paragraph">
              <wp:posOffset>1336675</wp:posOffset>
            </wp:positionV>
            <wp:extent cx="12192000" cy="7609840"/>
            <wp:effectExtent l="0" t="0" r="10160" b="0"/>
            <wp:wrapNone/>
            <wp:docPr id="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9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2192000" cy="760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4220210</wp:posOffset>
            </wp:positionH>
            <wp:positionV relativeFrom="paragraph">
              <wp:posOffset>-914400</wp:posOffset>
            </wp:positionV>
            <wp:extent cx="2189480" cy="3510280"/>
            <wp:effectExtent l="0" t="0" r="1270" b="13970"/>
            <wp:wrapNone/>
            <wp:docPr id="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9480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bookmarkStart w:id="0" w:name="_GoBack"/>
      <w:bookmarkEnd w:id="0"/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4238625</wp:posOffset>
            </wp:positionH>
            <wp:positionV relativeFrom="paragraph">
              <wp:posOffset>5887720</wp:posOffset>
            </wp:positionV>
            <wp:extent cx="1311275" cy="1332230"/>
            <wp:effectExtent l="0" t="0" r="3175" b="1270"/>
            <wp:wrapNone/>
            <wp:docPr id="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0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1275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1216025</wp:posOffset>
            </wp:positionV>
            <wp:extent cx="1006475" cy="1022350"/>
            <wp:effectExtent l="0" t="0" r="3175" b="6350"/>
            <wp:wrapNone/>
            <wp:docPr id="4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0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006475" cy="102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823595</wp:posOffset>
                </wp:positionH>
                <wp:positionV relativeFrom="paragraph">
                  <wp:posOffset>61595</wp:posOffset>
                </wp:positionV>
                <wp:extent cx="3577590" cy="44577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77590" cy="445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44"/>
                                <w:szCs w:val="44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44"/>
                                <w:szCs w:val="44"/>
                                <w:lang w:val="en-US" w:eastAsia="zh-CN"/>
                              </w:rPr>
                              <w:t>20xx</w:t>
                            </w: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b w:val="0"/>
                                <w:bCs w:val="0"/>
                                <w:color w:val="FFE883"/>
                                <w:sz w:val="44"/>
                                <w:szCs w:val="44"/>
                                <w:lang w:val="en-US" w:eastAsia="zh-CN"/>
                              </w:rPr>
                              <w:t>年XX儿有限公司年会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4.85pt;margin-top:4.85pt;height:35.1pt;width:281.7pt;z-index:251661312;mso-width-relative:page;mso-height-relative:page;" filled="f" stroked="f" coordsize="21600,21600" o:gfxdata="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N656gbZAAAACAEAAA8AAAAAAAAAAQAgAAAAIgAAAGRycy9k&#10;b3ducmV2LnhtbFBLAQIUABQAAAAIAIdO4kCwla1POgIAAGYEAAAOAAAAAAAAAAEAIAAAACg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44"/>
                          <w:szCs w:val="44"/>
                          <w:lang w:val="en-US" w:eastAsia="zh-CN"/>
                        </w:rPr>
                      </w:pPr>
                      <w:r>
                        <w:rPr>
                          <w:rFonts w:hint="default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44"/>
                          <w:szCs w:val="44"/>
                          <w:lang w:val="en-US" w:eastAsia="zh-CN"/>
                        </w:rPr>
                        <w:t>20xx</w:t>
                      </w:r>
                      <w:r>
                        <w:rPr>
                          <w:rFonts w:hint="eastAsia" w:ascii="华康行楷体 W5" w:hAnsi="华康行楷体 W5" w:eastAsia="华康行楷体 W5" w:cs="华康行楷体 W5"/>
                          <w:b w:val="0"/>
                          <w:bCs w:val="0"/>
                          <w:color w:val="FFE883"/>
                          <w:sz w:val="44"/>
                          <w:szCs w:val="44"/>
                          <w:lang w:val="en-US" w:eastAsia="zh-CN"/>
                        </w:rPr>
                        <w:t>年XX儿有限公司年会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-1132840</wp:posOffset>
            </wp:positionH>
            <wp:positionV relativeFrom="paragraph">
              <wp:posOffset>6258560</wp:posOffset>
            </wp:positionV>
            <wp:extent cx="2189480" cy="3510915"/>
            <wp:effectExtent l="0" t="0" r="1270" b="13335"/>
            <wp:wrapNone/>
            <wp:docPr id="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0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2189480" cy="3510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4220210</wp:posOffset>
            </wp:positionH>
            <wp:positionV relativeFrom="paragraph">
              <wp:posOffset>-914400</wp:posOffset>
            </wp:positionV>
            <wp:extent cx="2189480" cy="3510280"/>
            <wp:effectExtent l="0" t="0" r="1270" b="13970"/>
            <wp:wrapNone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9480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1844040</wp:posOffset>
            </wp:positionH>
            <wp:positionV relativeFrom="paragraph">
              <wp:posOffset>951865</wp:posOffset>
            </wp:positionV>
            <wp:extent cx="1578610" cy="4759960"/>
            <wp:effectExtent l="0" t="0" r="0" b="0"/>
            <wp:wrapNone/>
            <wp:docPr id="21" name="图片 2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片1"/>
                    <pic:cNvPicPr>
                      <a:picLocks noChangeAspect="1"/>
                    </pic:cNvPicPr>
                  </pic:nvPicPr>
                  <pic:blipFill>
                    <a:blip r:embed="rId10">
                      <a:lum bright="-82000" contrast="18000"/>
                    </a:blip>
                    <a:srcRect l="9149" r="30747"/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4759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g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column">
                  <wp:posOffset>-1762760</wp:posOffset>
                </wp:positionH>
                <wp:positionV relativeFrom="paragraph">
                  <wp:posOffset>9258300</wp:posOffset>
                </wp:positionV>
                <wp:extent cx="10208895" cy="999490"/>
                <wp:effectExtent l="0" t="0" r="0" b="0"/>
                <wp:wrapNone/>
                <wp:docPr id="39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08895" cy="999490"/>
                          <a:chOff x="-113335" y="6038350"/>
                          <a:chExt cx="12418670" cy="1095332"/>
                        </a:xfrm>
                      </wpg:grpSpPr>
                      <pic:pic xmlns:pic="http://schemas.openxmlformats.org/drawingml/2006/picture">
                        <pic:nvPicPr>
                          <pic:cNvPr id="29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-113335" y="6038350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2773029" y="6060543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5898531" y="6091236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8784895" y="6113429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组合 38" o:spid="_x0000_s1026" o:spt="203" style="position:absolute;left:0pt;margin-left:-138.8pt;margin-top:729pt;height:78.7pt;width:803.85pt;z-index:-251643904;mso-width-relative:page;mso-height-relative:page;" coordorigin="-113335,6038350" coordsize="12418670,1095332" o:gfxdata="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">
                <o:lock v:ext="edit" aspectratio="f"/>
                <v:shape id="图片 28" o:spid="_x0000_s1026" o:spt="75" type="#_x0000_t75" style="position:absolute;left:-113335;top:6038350;height:1020253;width:3520440;" filled="f" o:preferrelative="t" stroked="f" coordsize="21600,21600" o:gfxdata="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a820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4" croptop="23998f" cropbottom="22545f" o:title=""/>
                  <o:lock v:ext="edit" aspectratio="t"/>
                </v:shape>
                <v:shape id="图片 30" o:spid="_x0000_s1026" o:spt="75" type="#_x0000_t75" style="position:absolute;left:2773029;top:6060543;height:1020253;width:3520440;" filled="f" o:preferrelative="t" stroked="f" coordsize="21600,21600" o:gfxdata="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AVVB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top="23998f" cropbottom="22545f" o:title=""/>
                  <o:lock v:ext="edit" aspectratio="t"/>
                </v:shape>
                <v:shape id="图片 32" o:spid="_x0000_s1026" o:spt="75" type="#_x0000_t75" style="position:absolute;left:5898531;top:6091236;height:1020253;width:3520440;" filled="f" o:preferrelative="t" stroked="f" coordsize="21600,21600" o:gfxdata="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n26t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croptop="23998f" cropbottom="22545f" o:title=""/>
                  <o:lock v:ext="edit" aspectratio="t"/>
                </v:shape>
                <v:shape id="图片 34" o:spid="_x0000_s1026" o:spt="75" type="#_x0000_t75" style="position:absolute;left:8784895;top:6113429;height:1020253;width:3520440;" filled="f" o:preferrelative="t" stroked="f" coordsize="21600,21600" o:gfxdata="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TpTQ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5" croptop="23998f" cropbottom="22545f" o:title=""/>
                  <o:lock v:ext="edit" aspectratio="t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1470660</wp:posOffset>
                </wp:positionH>
                <wp:positionV relativeFrom="paragraph">
                  <wp:posOffset>6156960</wp:posOffset>
                </wp:positionV>
                <wp:extent cx="2600325" cy="85725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  <w:t>时间：1月15日18:00</w:t>
                            </w:r>
                          </w:p>
                          <w:p>
                            <w:pPr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华康行楷体 W5" w:hAnsi="华康行楷体 W5" w:eastAsia="华康行楷体 W5" w:cs="华康行楷体 W5"/>
                                <w:color w:val="EAC369"/>
                                <w:sz w:val="36"/>
                                <w:szCs w:val="36"/>
                                <w:lang w:val="en-US" w:eastAsia="zh-CN"/>
                              </w:rPr>
                              <w:t>地点：保利大酒店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5.8pt;margin-top:484.8pt;height:67.5pt;width:204.75pt;z-index:251668480;mso-width-relative:page;mso-height-relative:page;" filled="f" stroked="f" coordsize="21600,21600" o:gfxdata="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noYHJ3AAAAAwBAAAPAAAAAAAAAAEAIAAAACIAAABk&#10;cnMvZG93bnJldi54bWxQSwECFAAUAAAACACHTuJAQXk1ZTsCAABm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  <w:t>时间：1月15日18:00</w:t>
                      </w:r>
                    </w:p>
                    <w:p>
                      <w:pPr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 w:ascii="华康行楷体 W5" w:hAnsi="华康行楷体 W5" w:eastAsia="华康行楷体 W5" w:cs="华康行楷体 W5"/>
                          <w:color w:val="EAC369"/>
                          <w:sz w:val="36"/>
                          <w:szCs w:val="36"/>
                          <w:lang w:val="en-US" w:eastAsia="zh-CN"/>
                        </w:rPr>
                        <w:t>地点：保利大酒店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590550</wp:posOffset>
                </wp:positionH>
                <wp:positionV relativeFrom="paragraph">
                  <wp:posOffset>-914400</wp:posOffset>
                </wp:positionV>
                <wp:extent cx="4095115" cy="9595485"/>
                <wp:effectExtent l="94615" t="149225" r="96520" b="161290"/>
                <wp:wrapNone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95115" cy="9595363"/>
                          <a:chOff x="5649" y="1738"/>
                          <a:chExt cx="8923" cy="18564"/>
                        </a:xfrm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g:grpSpPr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4" t="3205" r="25994"/>
                          <a:stretch>
                            <a:fillRect/>
                          </a:stretch>
                        </pic:blipFill>
                        <pic:spPr>
                          <a:xfrm>
                            <a:off x="5664" y="1738"/>
                            <a:ext cx="8908" cy="9968"/>
                          </a:xfrm>
                          <a:prstGeom prst="rect">
                            <a:avLst/>
                          </a:prstGeom>
                          <a:effectLst>
                            <a:outerShdw blurRad="63500" sx="102000" sy="102000" algn="ctr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944" t="2913" r="25994"/>
                          <a:stretch>
                            <a:fillRect/>
                          </a:stretch>
                        </pic:blipFill>
                        <pic:spPr>
                          <a:xfrm>
                            <a:off x="5649" y="10307"/>
                            <a:ext cx="8907" cy="99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6.5pt;margin-top:-72pt;height:755.55pt;width:322.45pt;z-index:-251645952;mso-width-relative:page;mso-height-relative:page;" coordorigin="5649,1738" coordsize="8923,18564" o:gfxdata="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">
                <o:lock v:ext="edit" aspectratio="f"/>
                <v:shape id="_x0000_s1026" o:spid="_x0000_s1026" o:spt="75" type="#_x0000_t75" style="position:absolute;left:5664;top:1738;height:9968;width:8908;" filled="f" o:preferrelative="t" stroked="f" coordsize="21600,21600" o:gfxdata="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VXq99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1" cropleft="20935f" croptop="2100f" cropright="17035f" o:title=""/>
                  <o:lock v:ext="edit" aspectratio="t"/>
                </v:shape>
                <v:shape id="_x0000_s1026" o:spid="_x0000_s1026" o:spt="75" type="#_x0000_t75" style="position:absolute;left:5649;top:10307;height:9995;width:8907;" filled="f" o:preferrelative="t" stroked="f" coordsize="21600,21600" o:gfxdata="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g/l+X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1" cropleft="20935f" croptop="1909f" cropright="17035f" o:title=""/>
                  <o:lock v:ext="edit" aspectratio="t"/>
                </v:shape>
              </v:group>
            </w:pict>
          </mc:Fallback>
        </mc:AlternateContent>
      </w:r>
      <w: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-3453130</wp:posOffset>
            </wp:positionH>
            <wp:positionV relativeFrom="paragraph">
              <wp:posOffset>1365250</wp:posOffset>
            </wp:positionV>
            <wp:extent cx="12192000" cy="7609840"/>
            <wp:effectExtent l="0" t="0" r="10160" b="0"/>
            <wp:wrapNone/>
            <wp:docPr id="2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9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2192000" cy="760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华康行楷体 W5">
    <w:altName w:val="楷体_GB2312"/>
    <w:panose1 w:val="03000509000000000000"/>
    <w:charset w:val="86"/>
    <w:family w:val="auto"/>
    <w:pitch w:val="default"/>
    <w:sig w:usb0="00000000" w:usb1="00000000" w:usb2="00000012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39E0FAC"/>
    <w:rsid w:val="255646AA"/>
    <w:rsid w:val="639E0FAC"/>
    <w:rsid w:val="7ADE0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microsoft.com/office/2007/relationships/hdphoto" Target="media/image5.wdp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a8faa857-7870-4070-b68a-7788aeb85e2c\&#33410;&#30446;&#21333;-&#24180;&#20250;&#33410;&#30446;&#21333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节目单-年会节目单.docx</Template>
  <Pages>2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2021-12-23T02:39:00Z</dcterms:created>
  <dc:creator>文档存本地丢失不负责</dc:creator>
  <cp:lastModifiedBy>泄凶卮赵坦</cp:lastModifiedBy>
  <dcterms:modified xsi:type="dcterms:W3CDTF">2021-12-23T09:54:54Z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KSOSaveFontToCloudKey">
    <vt:lpwstr>2489197_btnclosed</vt:lpwstr>
  </property>
  <property fmtid="{D5CDD505-2E9C-101B-9397-08002B2CF9AE}" pid="4" name="KSOTemplateUUID">
    <vt:lpwstr>v1.0_mb_mLt8xW7esQpmzgOMwhkvPQ==</vt:lpwstr>
  </property>
  <property fmtid="{D5CDD505-2E9C-101B-9397-08002B2CF9AE}" pid="5" name="ICV">
    <vt:lpwstr>2F6218AC74414408A4B2F500F6F0F792</vt:lpwstr>
  </property>
</Properties>
</file>