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/>
    <w:p>
      <w:pPr>
        <w:widowControl/>
        <w:jc w:val="left"/>
      </w:pP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1055370</wp:posOffset>
                </wp:positionH>
                <wp:positionV relativeFrom="paragraph">
                  <wp:posOffset>4946015</wp:posOffset>
                </wp:positionV>
                <wp:extent cx="317309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600" w:lineRule="exact"/>
                              <w:jc w:val="center"/>
                              <w:rPr>
                                <w:rFonts w:ascii="汉仪大宋简" w:hAnsi="微软雅黑" w:eastAsia="汉仪大宋简"/>
                                <w:color w:val="D00000"/>
                                <w:sz w:val="52"/>
                                <w:szCs w:val="140"/>
                              </w:rPr>
                            </w:pPr>
                            <w:r>
                              <w:rPr>
                                <w:rFonts w:hint="eastAsia" w:ascii="汉仪大宋简" w:hAnsi="微软雅黑" w:eastAsia="汉仪大宋简"/>
                                <w:color w:val="D00000"/>
                                <w:sz w:val="52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3.1pt;margin-top:389.45pt;height:37.7pt;width:249.85pt;z-index:251662336;mso-width-relative:page;mso-height-relative:page;" filled="f" stroked="f" coordsize="21600,21600" o:gfxdata="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MvmMJXcAAAACwEAAA8AAAAAAAAAAQAg&#10;AAAAIgAAAGRycy9kb3ducmV2LnhtbFBLAQIUABQAAAAIAIdO4kANaYoMQwIAAHQ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600" w:lineRule="exact"/>
                        <w:jc w:val="center"/>
                        <w:rPr>
                          <w:rFonts w:ascii="汉仪大宋简" w:hAnsi="微软雅黑" w:eastAsia="汉仪大宋简"/>
                          <w:color w:val="D00000"/>
                          <w:sz w:val="52"/>
                          <w:szCs w:val="140"/>
                        </w:rPr>
                      </w:pPr>
                      <w:r>
                        <w:rPr>
                          <w:rFonts w:hint="eastAsia" w:ascii="汉仪大宋简" w:hAnsi="微软雅黑" w:eastAsia="汉仪大宋简"/>
                          <w:color w:val="D00000"/>
                          <w:sz w:val="52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1055370</wp:posOffset>
                </wp:positionH>
                <wp:positionV relativeFrom="paragraph">
                  <wp:posOffset>3782695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1800" w:lineRule="exact"/>
                              <w:jc w:val="center"/>
                              <w:rPr>
                                <w:rFonts w:ascii="汉仪大宋简" w:hAnsi="微软雅黑" w:eastAsia="汉仪大宋简"/>
                                <w:color w:val="D00000"/>
                                <w:sz w:val="144"/>
                                <w:szCs w:val="140"/>
                              </w:rPr>
                            </w:pPr>
                            <w:r>
                              <w:rPr>
                                <w:rFonts w:hint="eastAsia" w:ascii="汉仪大宋简" w:hAnsi="微软雅黑" w:eastAsia="汉仪大宋简"/>
                                <w:color w:val="D00000"/>
                                <w:sz w:val="144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3.1pt;margin-top:297.85pt;height:109.05pt;width:249.85pt;z-index:251661312;mso-width-relative:page;mso-height-relative:page;" filled="f" stroked="f" coordsize="21600,21600" o:gfxdata="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L28IyXbAAAACwEAAA8AAAAAAAAAAQAg&#10;AAAAIgAAAGRycy9kb3ducmV2LnhtbFBLAQIUABQAAAAIAIdO4kAscWAnRAIAAHU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800" w:lineRule="exact"/>
                        <w:jc w:val="center"/>
                        <w:rPr>
                          <w:rFonts w:ascii="汉仪大宋简" w:hAnsi="微软雅黑" w:eastAsia="汉仪大宋简"/>
                          <w:color w:val="D00000"/>
                          <w:sz w:val="144"/>
                          <w:szCs w:val="140"/>
                        </w:rPr>
                      </w:pPr>
                      <w:r>
                        <w:rPr>
                          <w:rFonts w:hint="eastAsia" w:ascii="汉仪大宋简" w:hAnsi="微软雅黑" w:eastAsia="汉仪大宋简"/>
                          <w:color w:val="D00000"/>
                          <w:sz w:val="144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margin">
                  <wp:posOffset>1970405</wp:posOffset>
                </wp:positionH>
                <wp:positionV relativeFrom="paragraph">
                  <wp:posOffset>3328670</wp:posOffset>
                </wp:positionV>
                <wp:extent cx="1306830" cy="0"/>
                <wp:effectExtent l="0" t="0" r="26670" b="19050"/>
                <wp:wrapNone/>
                <wp:docPr id="5" name="直接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06902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D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5.15pt;margin-top:262.1pt;height:0pt;width:102.9pt;mso-position-horizontal-relative:margin;z-index:251667456;mso-width-relative:page;mso-height-relative:page;" filled="f" stroked="t" coordsize="21600,21600" o:gfxdata="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BuiI621wAAAAsBAAAPAAAAAAAA&#10;AAEAIAAAACIAAABkcnMvZG93bnJldi54bWxQSwECFAAUAAAACACHTuJAbcIN49oBAACbAwAADgAA&#10;AAAAAAABACAAAAAmAQAAZHJzL2Uyb0RvYy54bWxQSwUGAAAAAAYABgBZAQAAcgUAAAAA&#10;">
                <v:fill on="f" focussize="0,0"/>
                <v:stroke weight="1pt" color="#D00000 [3204]" joinstyle="round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353060</wp:posOffset>
                </wp:positionH>
                <wp:positionV relativeFrom="paragraph">
                  <wp:posOffset>989965</wp:posOffset>
                </wp:positionV>
                <wp:extent cx="4553585" cy="162877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3585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2600" w:lineRule="exact"/>
                              <w:jc w:val="center"/>
                              <w:rPr>
                                <w:rFonts w:hint="eastAsia" w:ascii="汉仪大宋简" w:hAnsi="微软雅黑" w:eastAsia="汉仪大宋简"/>
                                <w:color w:val="D00000"/>
                                <w:sz w:val="240"/>
                                <w:szCs w:val="14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大宋简" w:hAnsi="微软雅黑" w:eastAsia="汉仪大宋简"/>
                                <w:color w:val="D00000"/>
                                <w:sz w:val="240"/>
                                <w:szCs w:val="140"/>
                              </w:rPr>
                              <w:t>202</w:t>
                            </w:r>
                            <w:r>
                              <w:rPr>
                                <w:rFonts w:hint="eastAsia" w:ascii="汉仪大宋简" w:hAnsi="微软雅黑" w:eastAsia="汉仪大宋简"/>
                                <w:color w:val="D00000"/>
                                <w:sz w:val="240"/>
                                <w:szCs w:val="140"/>
                                <w:lang w:val="en-US" w:eastAsia="zh-CN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.8pt;margin-top:77.95pt;height:128.25pt;width:358.55pt;z-index:251665408;mso-width-relative:page;mso-height-relative:page;" filled="f" stroked="f" coordsize="21600,21600" o:gfxdata="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C1zvK/3AAAAAoBAAAPAAAAAAAAAAEA&#10;IAAAACIAAABkcnMvZG93bnJldi54bWxQSwECFAAUAAAACACHTuJAL0uu7kQCAAB3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2600" w:lineRule="exact"/>
                        <w:jc w:val="center"/>
                        <w:rPr>
                          <w:rFonts w:hint="eastAsia" w:ascii="汉仪大宋简" w:hAnsi="微软雅黑" w:eastAsia="汉仪大宋简"/>
                          <w:color w:val="D00000"/>
                          <w:sz w:val="240"/>
                          <w:szCs w:val="140"/>
                          <w:lang w:val="en-US" w:eastAsia="zh-CN"/>
                        </w:rPr>
                      </w:pPr>
                      <w:r>
                        <w:rPr>
                          <w:rFonts w:hint="eastAsia" w:ascii="汉仪大宋简" w:hAnsi="微软雅黑" w:eastAsia="汉仪大宋简"/>
                          <w:color w:val="D00000"/>
                          <w:sz w:val="240"/>
                          <w:szCs w:val="140"/>
                        </w:rPr>
                        <w:t>202</w:t>
                      </w:r>
                      <w:r>
                        <w:rPr>
                          <w:rFonts w:hint="eastAsia" w:ascii="汉仪大宋简" w:hAnsi="微软雅黑" w:eastAsia="汉仪大宋简"/>
                          <w:color w:val="D00000"/>
                          <w:sz w:val="240"/>
                          <w:szCs w:val="140"/>
                          <w:lang w:val="en-US" w:eastAsia="zh-CN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-685800</wp:posOffset>
                </wp:positionH>
                <wp:positionV relativeFrom="paragraph">
                  <wp:posOffset>2399030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1200" w:lineRule="exact"/>
                              <w:jc w:val="center"/>
                              <w:rPr>
                                <w:rFonts w:ascii="汉仪大宋简" w:hAnsi="微软雅黑" w:eastAsia="汉仪大宋简"/>
                                <w:color w:val="D00000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rFonts w:hint="eastAsia" w:ascii="汉仪大宋简" w:hAnsi="微软雅黑" w:eastAsia="汉仪大宋简"/>
                                <w:color w:val="D00000"/>
                                <w:sz w:val="84"/>
                                <w:szCs w:val="84"/>
                              </w:rPr>
                              <w:t>某某公司年会暨春节晚会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4pt;margin-top:188.9pt;height:75.4pt;width:521.95pt;z-index:251664384;mso-width-relative:page;mso-height-relative:page;" filled="f" stroked="f" coordsize="21600,21600" o:gfxdata="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CjmObf3QAAAAwBAAAPAAAAAAAA&#10;AAEAIAAAACIAAABkcnMvZG93bnJldi54bWxQSwECFAAUAAAACACHTuJAxyhlnkYCAAB6BAAADgAA&#10;AAAAAAABACAAAAAs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200" w:lineRule="exact"/>
                        <w:jc w:val="center"/>
                        <w:rPr>
                          <w:rFonts w:ascii="汉仪大宋简" w:hAnsi="微软雅黑" w:eastAsia="汉仪大宋简"/>
                          <w:color w:val="D00000"/>
                          <w:sz w:val="84"/>
                          <w:szCs w:val="84"/>
                        </w:rPr>
                      </w:pPr>
                      <w:r>
                        <w:rPr>
                          <w:rFonts w:hint="eastAsia" w:ascii="汉仪大宋简" w:hAnsi="微软雅黑" w:eastAsia="汉仪大宋简"/>
                          <w:color w:val="D00000"/>
                          <w:sz w:val="84"/>
                          <w:szCs w:val="84"/>
                        </w:rPr>
                        <w:t>某某公司年会暨春节晚会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-221615</wp:posOffset>
                </wp:positionH>
                <wp:positionV relativeFrom="paragraph">
                  <wp:posOffset>7127240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600" w:lineRule="exact"/>
                              <w:jc w:val="center"/>
                              <w:rPr>
                                <w:rFonts w:hint="default" w:ascii="微软雅黑" w:hAnsi="微软雅黑" w:eastAsia="微软雅黑"/>
                                <w:color w:val="D00000"/>
                                <w:sz w:val="48"/>
                                <w:szCs w:val="4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D00000"/>
                                <w:sz w:val="48"/>
                                <w:szCs w:val="48"/>
                              </w:rPr>
                              <w:t xml:space="preserve">贰零贰零 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D00000"/>
                                <w:sz w:val="48"/>
                                <w:szCs w:val="48"/>
                                <w:lang w:val="en-US" w:eastAsia="zh-CN"/>
                              </w:rPr>
                              <w:t>虎虎生威</w:t>
                            </w:r>
                          </w:p>
                          <w:p>
                            <w:pPr>
                              <w:spacing w:line="600" w:lineRule="exact"/>
                              <w:jc w:val="center"/>
                              <w:rPr>
                                <w:rFonts w:ascii="微软雅黑" w:hAnsi="微软雅黑" w:eastAsia="微软雅黑"/>
                                <w:color w:val="D00000"/>
                                <w:sz w:val="36"/>
                                <w:szCs w:val="14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D00000"/>
                                <w:sz w:val="36"/>
                                <w:szCs w:val="140"/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7.45pt;margin-top:561.2pt;height:85.05pt;width:450pt;z-index:251663360;mso-width-relative:page;mso-height-relative:page;" filled="f" stroked="f" coordsize="21600,21600" o:gfxdata="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BC43JrdAAAADQEAAA8AAAAAAAAAAQAg&#10;AAAAIgAAAGRycy9kb3ducmV2LnhtbFBLAQIUABQAAAAIAIdO4kBMugDjQgIAAHUEAAAOAAAAAAAA&#10;AAEAIAAAACw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600" w:lineRule="exact"/>
                        <w:jc w:val="center"/>
                        <w:rPr>
                          <w:rFonts w:hint="default" w:ascii="微软雅黑" w:hAnsi="微软雅黑" w:eastAsia="微软雅黑"/>
                          <w:color w:val="D00000"/>
                          <w:sz w:val="48"/>
                          <w:szCs w:val="48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D00000"/>
                          <w:sz w:val="48"/>
                          <w:szCs w:val="48"/>
                        </w:rPr>
                        <w:t xml:space="preserve">贰零贰零 </w:t>
                      </w:r>
                      <w:r>
                        <w:rPr>
                          <w:rFonts w:hint="eastAsia" w:ascii="微软雅黑" w:hAnsi="微软雅黑" w:eastAsia="微软雅黑"/>
                          <w:color w:val="D00000"/>
                          <w:sz w:val="48"/>
                          <w:szCs w:val="48"/>
                          <w:lang w:val="en-US" w:eastAsia="zh-CN"/>
                        </w:rPr>
                        <w:t>虎虎生威</w:t>
                      </w:r>
                    </w:p>
                    <w:p>
                      <w:pPr>
                        <w:spacing w:line="600" w:lineRule="exact"/>
                        <w:jc w:val="center"/>
                        <w:rPr>
                          <w:rFonts w:ascii="微软雅黑" w:hAnsi="微软雅黑" w:eastAsia="微软雅黑"/>
                          <w:color w:val="D00000"/>
                          <w:sz w:val="36"/>
                          <w:szCs w:val="14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D00000"/>
                          <w:sz w:val="36"/>
                          <w:szCs w:val="140"/>
                        </w:rPr>
                        <w:t>新／春／快／乐／万／事／如／意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/>
          <w:color w:val="31859C" w:themeColor="accent5" w:themeShade="BF"/>
          <w:sz w:val="36"/>
          <w:szCs w:val="44"/>
        </w:rPr>
        <w:t>`</w:t>
      </w:r>
      <w:r>
        <w:rPr>
          <w:rFonts w:hint="eastAsia"/>
        </w:rPr>
        <w:t>`</w:t>
      </w:r>
      <w:r>
        <w:br w:type="page"/>
      </w:r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0.1pt;margin-top:-72pt;height:841.85pt;width:595.25pt;mso-position-horizontal-relative:margin;mso-position-vertical-relative:margin;z-index:251659264;v-text-anchor:middle;mso-width-relative:page;mso-height-relative:page;" filled="t" stroked="f" coordsize="21600,21600" o:gfxdata="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">
                <v:fill type="frame" on="t" focussize="0,0" recolor="t" rotate="t" r:id="rId4"/>
                <v:stroke on="f" weight="2pt"/>
                <v:imagedata o:title=""/>
                <o:lock v:ext="edit" aspectratio="f"/>
              </v:rect>
            </w:pict>
          </mc:Fallback>
        </mc:AlternateContent>
      </w:r>
    </w:p>
    <w:p>
      <w:r>
        <w:rPr>
          <w:rFonts w:ascii="微软雅黑" w:hAnsi="微软雅黑" w:eastAsia="微软雅黑"/>
          <w:color w:val="31859C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4772025</wp:posOffset>
                </wp:positionH>
                <wp:positionV relativeFrom="paragraph">
                  <wp:posOffset>2269490</wp:posOffset>
                </wp:positionV>
                <wp:extent cx="618490" cy="2017395"/>
                <wp:effectExtent l="0" t="0" r="0" b="1905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017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600" w:lineRule="exact"/>
                              <w:jc w:val="left"/>
                              <w:rPr>
                                <w:rFonts w:hint="eastAsia" w:ascii="汉仪大宋简" w:hAnsi="微软雅黑" w:eastAsia="汉仪大宋简"/>
                                <w:color w:val="D00000"/>
                                <w:sz w:val="40"/>
                                <w:szCs w:val="140"/>
                              </w:rPr>
                            </w:pPr>
                            <w:r>
                              <w:rPr>
                                <w:rFonts w:hint="eastAsia" w:ascii="汉仪大宋简" w:hAnsi="微软雅黑" w:eastAsia="汉仪大宋简"/>
                                <w:color w:val="D00000"/>
                                <w:sz w:val="40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5.75pt;margin-top:178.7pt;height:158.85pt;width:48.7pt;z-index:251669504;mso-width-relative:page;mso-height-relative:page;" filled="f" stroked="f" coordsize="21600,21600" o:gfxdata="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zWiB8toAAAALAQAADwAAAAAAAAABACAA&#10;AAAiAAAAZHJzL2Rvd25yZXYueG1sUEsBAhQAFAAAAAgAh07iQF2guxBEAgAAdgQAAA4AAAAAAAAA&#10;AQAgAAAAKQ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spacing w:line="600" w:lineRule="exact"/>
                        <w:jc w:val="left"/>
                        <w:rPr>
                          <w:rFonts w:hint="eastAsia" w:ascii="汉仪大宋简" w:hAnsi="微软雅黑" w:eastAsia="汉仪大宋简"/>
                          <w:color w:val="D00000"/>
                          <w:sz w:val="40"/>
                          <w:szCs w:val="140"/>
                        </w:rPr>
                      </w:pPr>
                      <w:r>
                        <w:rPr>
                          <w:rFonts w:hint="eastAsia" w:ascii="汉仪大宋简" w:hAnsi="微软雅黑" w:eastAsia="汉仪大宋简"/>
                          <w:color w:val="D00000"/>
                          <w:sz w:val="40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微软雅黑" w:hAnsi="微软雅黑" w:eastAsia="微软雅黑"/>
          <w:color w:val="31859C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5066665</wp:posOffset>
                </wp:positionH>
                <wp:positionV relativeFrom="paragraph">
                  <wp:posOffset>1637030</wp:posOffset>
                </wp:positionV>
                <wp:extent cx="1068705" cy="2032000"/>
                <wp:effectExtent l="0" t="0" r="0" b="635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8705" cy="203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1200" w:lineRule="exact"/>
                              <w:jc w:val="left"/>
                              <w:rPr>
                                <w:rFonts w:hint="eastAsia" w:ascii="汉仪大宋简" w:hAnsi="微软雅黑" w:eastAsia="汉仪大宋简"/>
                                <w:color w:val="D00000"/>
                                <w:sz w:val="96"/>
                                <w:szCs w:val="140"/>
                              </w:rPr>
                            </w:pPr>
                            <w:r>
                              <w:rPr>
                                <w:rFonts w:hint="eastAsia" w:ascii="汉仪大宋简" w:hAnsi="微软雅黑" w:eastAsia="汉仪大宋简"/>
                                <w:color w:val="D00000"/>
                                <w:sz w:val="96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8.95pt;margin-top:128.9pt;height:160pt;width:84.15pt;z-index:251668480;mso-width-relative:page;mso-height-relative:page;" filled="f" stroked="f" coordsize="21600,21600" o:gfxdata="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LbFiITZAAAACwEAAA8AAAAAAAAAAQAg&#10;AAAAIgAAAGRycy9kb3ducmV2LnhtbFBLAQIUABQAAAAIAIdO4kAX1yaYRgIAAHcEAAAOAAAAAAAA&#10;AAEAIAAAACg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spacing w:line="1200" w:lineRule="exact"/>
                        <w:jc w:val="left"/>
                        <w:rPr>
                          <w:rFonts w:hint="eastAsia" w:ascii="汉仪大宋简" w:hAnsi="微软雅黑" w:eastAsia="汉仪大宋简"/>
                          <w:color w:val="D00000"/>
                          <w:sz w:val="96"/>
                          <w:szCs w:val="140"/>
                        </w:rPr>
                      </w:pPr>
                      <w:r>
                        <w:rPr>
                          <w:rFonts w:hint="eastAsia" w:ascii="汉仪大宋简" w:hAnsi="微软雅黑" w:eastAsia="汉仪大宋简"/>
                          <w:color w:val="D00000"/>
                          <w:sz w:val="96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568960</wp:posOffset>
                </wp:positionH>
                <wp:positionV relativeFrom="paragraph">
                  <wp:posOffset>1021715</wp:posOffset>
                </wp:positionV>
                <wp:extent cx="4272280" cy="796798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2280" cy="7967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1.开场《四世同堂合家欢》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2.歌曲《中华好儿孙》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(演唱：营销部)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3.小品《喜乐街》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(表演：企划部)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4.联唱《闹新春》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(1)《万事如意》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(表演者：XXX、XXX)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(2)《小镇姑娘》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(3)京剧《三家店》选段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(4)《奔跑》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(5)《最炫小苹果》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5.相声《我忍不了》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(表演者：XXX、XXX)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6.创意儿童节目《自古英雄出少年》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7.歌曲《回家的路》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8.小品《车站奇遇》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9.歌曲《当你老了》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10.歌曲《拉住妈妈的手》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………………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………………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.8pt;margin-top:80.45pt;height:627.4pt;width:336.4pt;z-index:251666432;mso-width-relative:page;mso-height-relative:page;" filled="f" stroked="f" coordsize="21600,21600" o:gfxdata="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DP7wt9wAAAALAQAADwAAAAAAAAABACAA&#10;AAAiAAAAZHJzL2Rvd25yZXYueG1sUEsBAhQAFAAAAAgAh07iQMI7iaBCAgAAdw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1.开场《四世同堂合家欢》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2.歌曲《中华好儿孙》</w:t>
                      </w:r>
                      <w:r>
                        <w:rPr>
                          <w:rFonts w:hint="eastAsia"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(演唱：营销部)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3.小品《喜乐街》</w:t>
                      </w:r>
                      <w:r>
                        <w:rPr>
                          <w:rFonts w:hint="eastAsia"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(表演：企划部)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4.联唱《闹新春》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(1)《万事如意》</w:t>
                      </w:r>
                      <w:r>
                        <w:rPr>
                          <w:rFonts w:hint="eastAsia"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(表演者：XXX、XXX)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(2)《小镇姑娘》</w:t>
                      </w:r>
                      <w:r>
                        <w:rPr>
                          <w:rFonts w:hint="eastAsia"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(3)京剧《三家店》选段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(4)《奔跑》</w:t>
                      </w:r>
                      <w:r>
                        <w:rPr>
                          <w:rFonts w:hint="eastAsia"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(5)《最炫小苹果》</w:t>
                      </w:r>
                      <w:r>
                        <w:rPr>
                          <w:rFonts w:hint="eastAsia"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5.相声《我忍不了》</w:t>
                      </w:r>
                      <w:r>
                        <w:rPr>
                          <w:rFonts w:hint="eastAsia"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(表演者：XXX、XXX)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6.创意儿童节目《自古英雄出少年》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7.歌曲《回家的路》</w:t>
                      </w:r>
                      <w:r>
                        <w:rPr>
                          <w:rFonts w:hint="eastAsia"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8.小品《车站奇遇》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9.歌曲《当你老了》</w:t>
                      </w:r>
                      <w:r>
                        <w:rPr>
                          <w:rFonts w:hint="eastAsia"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10.歌曲《拉住妈妈的手》</w:t>
                      </w:r>
                      <w:r>
                        <w:rPr>
                          <w:rFonts w:hint="eastAsia" w:ascii="微软雅黑" w:hAnsi="微软雅黑" w:eastAsia="微软雅黑"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………………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………………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262626" w:themeColor="text1" w:themeTint="D9"/>
                          <w:sz w:val="32"/>
                          <w:szCs w:val="28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……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height:841.85pt;width:595.25pt;mso-position-horizontal:center;mso-position-horizontal-relative:margin;mso-position-vertical:center;mso-position-vertical-relative:margin;z-index:251660288;v-text-anchor:middle;mso-width-relative:page;mso-height-relative:page;" filled="t" stroked="f" coordsize="21600,21600" o:gfxdata="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">
                <v:fill type="frame" on="t" focussize="0,0" recolor="t" rotate="t" r:id="rId4"/>
                <v:stroke on="f" weight="2pt"/>
                <v:imagedata o:title=""/>
                <o:lock v:ext="edit" aspectratio="f"/>
              </v:rect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0C9E2B48-359C-4606-980E-963AFF831652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F759DB41-DC32-4A08-B53D-6F8321427BFC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3" w:fontKey="{C5488D7B-2235-4B85-91AC-E32EA120E4D8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4" w:fontKey="{7AFD6E36-A3E5-4B79-8FC1-CD0C481EA830}"/>
  </w:font>
  <w:font w:name="汉仪大宋简">
    <w:panose1 w:val="02010609000101010101"/>
    <w:charset w:val="86"/>
    <w:family w:val="modern"/>
    <w:pitch w:val="default"/>
    <w:sig w:usb0="00000001" w:usb1="080E0800" w:usb2="00000002" w:usb3="00000000" w:csb0="00040000" w:csb1="00000000"/>
    <w:embedRegular r:id="rId5" w:fontKey="{F61ED6E0-C77C-4AD1-BD8E-82FAE51C20F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TrueTypeFonts/>
  <w:embedSystemFonts/>
  <w:saveSubset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97A0B05"/>
    <w:rsid w:val="00026653"/>
    <w:rsid w:val="000335DB"/>
    <w:rsid w:val="0005399E"/>
    <w:rsid w:val="00081C91"/>
    <w:rsid w:val="00093E54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C65B7"/>
    <w:rsid w:val="001E30EA"/>
    <w:rsid w:val="002366BC"/>
    <w:rsid w:val="00245249"/>
    <w:rsid w:val="002751A3"/>
    <w:rsid w:val="002A3F7F"/>
    <w:rsid w:val="002D7FB0"/>
    <w:rsid w:val="002E07D3"/>
    <w:rsid w:val="00356E77"/>
    <w:rsid w:val="00366826"/>
    <w:rsid w:val="0037055B"/>
    <w:rsid w:val="00391F6D"/>
    <w:rsid w:val="003A22D6"/>
    <w:rsid w:val="003A768C"/>
    <w:rsid w:val="003E1345"/>
    <w:rsid w:val="00406835"/>
    <w:rsid w:val="00472662"/>
    <w:rsid w:val="00477274"/>
    <w:rsid w:val="004A3CF1"/>
    <w:rsid w:val="004E1683"/>
    <w:rsid w:val="005268B6"/>
    <w:rsid w:val="0053148C"/>
    <w:rsid w:val="005420D4"/>
    <w:rsid w:val="00572A41"/>
    <w:rsid w:val="005A4473"/>
    <w:rsid w:val="005A7A7B"/>
    <w:rsid w:val="005B12C6"/>
    <w:rsid w:val="005D36CC"/>
    <w:rsid w:val="005E7E47"/>
    <w:rsid w:val="00637D5A"/>
    <w:rsid w:val="00657EA5"/>
    <w:rsid w:val="006B02E6"/>
    <w:rsid w:val="006E5B28"/>
    <w:rsid w:val="007058E3"/>
    <w:rsid w:val="007714F0"/>
    <w:rsid w:val="00771E71"/>
    <w:rsid w:val="00783F4C"/>
    <w:rsid w:val="007B2ACF"/>
    <w:rsid w:val="007C3AB3"/>
    <w:rsid w:val="007E03DA"/>
    <w:rsid w:val="007E6BB4"/>
    <w:rsid w:val="00821185"/>
    <w:rsid w:val="00882ADC"/>
    <w:rsid w:val="00886E59"/>
    <w:rsid w:val="008B1000"/>
    <w:rsid w:val="008C105B"/>
    <w:rsid w:val="008C29CE"/>
    <w:rsid w:val="008C728C"/>
    <w:rsid w:val="0090025A"/>
    <w:rsid w:val="0090197C"/>
    <w:rsid w:val="009143E3"/>
    <w:rsid w:val="009156EE"/>
    <w:rsid w:val="00943F06"/>
    <w:rsid w:val="00946393"/>
    <w:rsid w:val="009465ED"/>
    <w:rsid w:val="0094724F"/>
    <w:rsid w:val="00957D62"/>
    <w:rsid w:val="009C6F7C"/>
    <w:rsid w:val="009E1E8D"/>
    <w:rsid w:val="00A17432"/>
    <w:rsid w:val="00A229E0"/>
    <w:rsid w:val="00A656B0"/>
    <w:rsid w:val="00AD3188"/>
    <w:rsid w:val="00AF4A2E"/>
    <w:rsid w:val="00B04A4E"/>
    <w:rsid w:val="00B97F39"/>
    <w:rsid w:val="00BA653C"/>
    <w:rsid w:val="00BB2051"/>
    <w:rsid w:val="00BC3189"/>
    <w:rsid w:val="00C218F9"/>
    <w:rsid w:val="00C31783"/>
    <w:rsid w:val="00C50C1C"/>
    <w:rsid w:val="00C652D1"/>
    <w:rsid w:val="00C74050"/>
    <w:rsid w:val="00C77909"/>
    <w:rsid w:val="00CB48B5"/>
    <w:rsid w:val="00D0318D"/>
    <w:rsid w:val="00D2361B"/>
    <w:rsid w:val="00D53D06"/>
    <w:rsid w:val="00D6159F"/>
    <w:rsid w:val="00D64024"/>
    <w:rsid w:val="00E64EEE"/>
    <w:rsid w:val="00E65906"/>
    <w:rsid w:val="00E929BE"/>
    <w:rsid w:val="00EB75BE"/>
    <w:rsid w:val="00EC15E8"/>
    <w:rsid w:val="00F10C4A"/>
    <w:rsid w:val="00F617AD"/>
    <w:rsid w:val="00F64788"/>
    <w:rsid w:val="00F77657"/>
    <w:rsid w:val="00F811C8"/>
    <w:rsid w:val="00F81F1C"/>
    <w:rsid w:val="00F83635"/>
    <w:rsid w:val="00F859AB"/>
    <w:rsid w:val="00FB6E76"/>
    <w:rsid w:val="00FD19B3"/>
    <w:rsid w:val="00FF65B7"/>
    <w:rsid w:val="497A0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9">
    <w:name w:val="页眉 Char"/>
    <w:basedOn w:val="6"/>
    <w:link w:val="4"/>
    <w:uiPriority w:val="99"/>
    <w:rPr>
      <w:sz w:val="18"/>
      <w:szCs w:val="18"/>
    </w:rPr>
  </w:style>
  <w:style w:type="character" w:customStyle="1" w:styleId="10">
    <w:name w:val="页脚 Char"/>
    <w:basedOn w:val="6"/>
    <w:link w:val="3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2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9df52893-c5ed-4314-8ade-977ba2a45152\2020&#40736;&#24180;&#26202;&#20250;&#24180;&#20250;&#33410;&#30446;&#21333;.doc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43B16F7-A703-4560-8E3B-1AF77D6D65B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2020鼠年晚会年会节目单.docx</Template>
  <Pages>2</Pages>
  <Words>1</Words>
  <Characters>2</Characters>
  <Lines>1</Lines>
  <Paragraphs>1</Paragraphs>
  <TotalTime>0</TotalTime>
  <ScaleCrop>false</ScaleCrop>
  <LinksUpToDate>false</LinksUpToDate>
  <CharactersWithSpaces>2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2021-12-23T02:38:00Z</dcterms:created>
  <dc:creator>文档存本地丢失不负责</dc:creator>
  <cp:lastModifiedBy>文档存本地丢失不负责</cp:lastModifiedBy>
  <dcterms:modified xsi:type="dcterms:W3CDTF">2021-12-23T02:44:52Z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v1.0_mb_e5IsxwLKxiBzcQa5UtCq4g==</vt:lpwstr>
  </property>
  <property fmtid="{D5CDD505-2E9C-101B-9397-08002B2CF9AE}" pid="4" name="ICV">
    <vt:lpwstr>6E43F397D9984117B837546EB805ED74</vt:lpwstr>
  </property>
</Properties>
</file>