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1280160</wp:posOffset>
                </wp:positionV>
                <wp:extent cx="4929505" cy="724154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9505" cy="7241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主持人：某某某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某某某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36"/>
                                <w:szCs w:val="36"/>
                                <w:lang w:eastAsia="zh-CN"/>
                              </w:rPr>
                              <w:t>董事长致贺词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100" w:line="24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1.开场《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相亲相爱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2.歌曲《中华好儿孙》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表演者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3.小品《喜乐街》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表演者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4.联唱《闹新春》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(1)《万事如意》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表演者：XXX、XXX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(2)《小镇姑娘》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)《奔跑》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)《最炫小苹果》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颁奖环节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5.相声《我忍不了》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表演者：XXX、XXX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武术表演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中国功夫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7.歌曲《回家的路》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销售部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8.小品《车站奇遇》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财务部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民族舞蹈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漫天飞舞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抽奖环节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合唱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难忘今宵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表演者：全体员工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7pt;margin-top:100.8pt;height:570.2pt;width:388.15pt;z-index:251672576;mso-width-relative:page;mso-height-relative:page;" filled="f" stroked="f" coordsize="21600,21600" o:gfxdata="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PsB733cAAAACwEAAA8AAAAAAAAA&#10;AQAgAAAAIgAAAGRycy9kb3ducmV2LnhtbFBLAQIUABQAAAAIAIdO4kBXk41sRgIAAHc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主持人：某某某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某某某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36"/>
                          <w:szCs w:val="36"/>
                          <w:lang w:eastAsia="zh-CN"/>
                        </w:rPr>
                        <w:t>董事长致贺词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100" w:line="240" w:lineRule="auto"/>
                        <w:ind w:right="278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1.开场《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相亲相爱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2.歌曲《中华好儿孙》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表演者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：营销部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3.小品《喜乐街》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  表演者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：企划部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4.联唱《闹新春》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(1)《万事如意》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表演者：XXX、XXX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(2)《小镇姑娘》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)《奔跑》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)《最炫小苹果》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颁奖环节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5.相声《我忍不了》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表演者：XXX、XXX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武术表演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中国功夫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7.歌曲《回家的路》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销售部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8.小品《车站奇遇》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财务部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民族舞蹈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漫天飞舞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抽奖环节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合唱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难忘今宵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表演者：全体员工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595630</wp:posOffset>
                </wp:positionH>
                <wp:positionV relativeFrom="paragraph">
                  <wp:posOffset>375920</wp:posOffset>
                </wp:positionV>
                <wp:extent cx="4035425" cy="85534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542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60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60"/>
                                <w:szCs w:val="60"/>
                                <w:lang w:val="en-US" w:eastAsia="zh-CN"/>
                              </w:rPr>
                              <w:t>XX儿公司年会节目单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9pt;margin-top:29.6pt;height:67.35pt;width:317.75pt;z-index:251670528;mso-width-relative:page;mso-height-relative:page;" filled="f" stroked="f" coordsize="21600,21600" o:gfxdata="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GFuUh2gAAAAkBAAAPAAAAAAAAAAEAIAAAACIAAABk&#10;cnMvZG93bnJldi54bWxQSwECFAAUAAAACACHTuJARwJFaD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60"/>
                          <w:szCs w:val="60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60"/>
                          <w:szCs w:val="60"/>
                          <w:lang w:val="en-US" w:eastAsia="zh-CN"/>
                        </w:rPr>
                        <w:t>XX儿公司年会节目单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4267200</wp:posOffset>
                </wp:positionH>
                <wp:positionV relativeFrom="paragraph">
                  <wp:posOffset>-1087755</wp:posOffset>
                </wp:positionV>
                <wp:extent cx="2133600" cy="293624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2133600" cy="2936240"/>
                          <a:chOff x="3984" y="17296"/>
                          <a:chExt cx="3360" cy="4624"/>
                        </a:xfrm>
                      </wpg:grpSpPr>
                      <pic:pic xmlns:pic="http://schemas.openxmlformats.org/drawingml/2006/picture">
                        <pic:nvPicPr>
                          <pic:cNvPr id="1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984" y="17296"/>
                            <a:ext cx="3360" cy="2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220" y="18963"/>
                            <a:ext cx="1766" cy="29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flip:x;margin-left:336pt;margin-top:-85.65pt;height:231.2pt;width:168pt;z-index:251662336;mso-width-relative:page;mso-height-relative:page;" coordorigin="3984,17296" coordsize="3360,4624" o:gfxdata="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C5s8AC/&#10;AAAApQEAABkAAABkcnMvX3JlbHMvZTJvRG9jLnhtbC5yZWxzvZDBisIwEIbvC/sOYe7btD0sspj2&#10;IoJXcR9gSKZpsJmEJIq+vYFlQUHw5nFm+L//Y9bjxS/iTCm7wAq6pgVBrINxbBX8HrZfKxC5IBtc&#10;ApOCK2UYh8+P9Z4WLDWUZxezqBTOCuZS4o+UWc/kMTchEtfLFJLHUsdkZUR9REuyb9tvme4ZMDww&#10;xc4oSDvTgzhcY21+zQ7T5DRtgj554vKkQjpfuysQk6WiwJNx+Lfsm8gW5HOH7j0O3b+DfHjucAN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">
                <o:lock v:ext="edit" aspectratio="f"/>
                <v:shape id="图片 5" o:spid="_x0000_s1026" o:spt="75" type="#_x0000_t75" style="position:absolute;left:3984;top:17296;flip:x;height:2664;width:3360;" filled="f" o:preferrelative="t" stroked="f" coordsize="21600,21600" o:gfxdata="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Dj0N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" o:title=""/>
                  <o:lock v:ext="edit" aspectratio="t"/>
                </v:shape>
                <v:shape id="图片 23" o:spid="_x0000_s1026" o:spt="75" type="#_x0000_t75" style="position:absolute;left:4220;top:18963;height:2957;width:1766;" filled="f" o:preferrelative="t" stroked="f" coordsize="21600,21600" o:gfxdata="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3fg0q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-3000375</wp:posOffset>
            </wp:positionH>
            <wp:positionV relativeFrom="paragraph">
              <wp:posOffset>-1047750</wp:posOffset>
            </wp:positionV>
            <wp:extent cx="12192000" cy="6858000"/>
            <wp:effectExtent l="0" t="0" r="0" b="0"/>
            <wp:wrapNone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-3629025</wp:posOffset>
            </wp:positionH>
            <wp:positionV relativeFrom="paragraph">
              <wp:posOffset>3295650</wp:posOffset>
            </wp:positionV>
            <wp:extent cx="12192000" cy="6858000"/>
            <wp:effectExtent l="0" t="0" r="0" b="0"/>
            <wp:wrapNone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-1152525</wp:posOffset>
                </wp:positionH>
                <wp:positionV relativeFrom="paragraph">
                  <wp:posOffset>-982980</wp:posOffset>
                </wp:positionV>
                <wp:extent cx="2133600" cy="2916555"/>
                <wp:effectExtent l="0" t="0" r="0" b="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600" cy="2916555"/>
                          <a:chOff x="3984" y="17296"/>
                          <a:chExt cx="3360" cy="4593"/>
                        </a:xfrm>
                      </wpg:grpSpPr>
                      <pic:pic xmlns:pic="http://schemas.openxmlformats.org/drawingml/2006/picture">
                        <pic:nvPicPr>
                          <pic:cNvPr id="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984" y="17296"/>
                            <a:ext cx="3360" cy="2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385" y="18933"/>
                            <a:ext cx="1766" cy="29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90.75pt;margin-top:-77.4pt;height:229.65pt;width:168pt;z-index:251664384;mso-width-relative:page;mso-height-relative:page;" coordorigin="3984,17296" coordsize="3360,4593" o:gfxdata="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C5s8AC/AAAA&#10;pQEAABkAAABkcnMvX3JlbHMvZTJvRG9jLnhtbC5yZWxzvZDBisIwEIbvC/sOYe7btD0sspj2IoJX&#10;cR9gSKZpsJmEJIq+vYFlQUHw5nFm+L//Y9bjxS/iTCm7wAq6pgVBrINxbBX8HrZfKxC5IBtcApOC&#10;K2UYh8+P9Z4WLDWUZxezqBTOCuZS4o+UWc/kMTchEtfLFJLHUsdkZUR9REuyb9tvme4ZMDwwxc4o&#10;SDvTgzhcY21+zQ7T5DRtgj554vKkQjpfuysQk6WiwJNx+Lfsm8gW5HOH7j0O3b+DfHjucAN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">
                <o:lock v:ext="edit" aspectratio="f"/>
                <v:shape id="图片 5" o:spid="_x0000_s1026" o:spt="75" type="#_x0000_t75" style="position:absolute;left:3984;top:17296;flip:x;height:2664;width:3360;" filled="f" o:preferrelative="t" stroked="f" coordsize="21600,21600" o:gfxdata="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7ymte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" o:title=""/>
                  <o:lock v:ext="edit" aspectratio="t"/>
                </v:shape>
                <v:shape id="图片 23" o:spid="_x0000_s1026" o:spt="75" type="#_x0000_t75" style="position:absolute;left:4385;top:18933;height:2957;width:1766;" filled="f" o:preferrelative="t" stroked="f" coordsize="21600,21600" o:gfxdata="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bLma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3539490</wp:posOffset>
            </wp:positionV>
            <wp:extent cx="956310" cy="657225"/>
            <wp:effectExtent l="0" t="0" r="15240" b="9525"/>
            <wp:wrapNone/>
            <wp:docPr id="4" name="图片 4" descr="节目单 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目单 6.1"/>
                    <pic:cNvPicPr>
                      <a:picLocks noChangeAspect="1"/>
                    </pic:cNvPicPr>
                  </pic:nvPicPr>
                  <pic:blipFill>
                    <a:blip r:embed="rId7"/>
                    <a:srcRect l="60338" t="43588" r="31133" b="48123"/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1352550</wp:posOffset>
                </wp:positionH>
                <wp:positionV relativeFrom="paragraph">
                  <wp:posOffset>1436370</wp:posOffset>
                </wp:positionV>
                <wp:extent cx="2599690" cy="5452110"/>
                <wp:effectExtent l="0" t="0" r="0" b="15240"/>
                <wp:wrapNone/>
                <wp:docPr id="28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9690" cy="5452110"/>
                          <a:chOff x="211932" y="507999"/>
                          <a:chExt cx="12593903" cy="29311602"/>
                        </a:xfrm>
                      </wpg:grpSpPr>
                      <pic:pic xmlns:pic="http://schemas.openxmlformats.org/drawingml/2006/picture">
                        <pic:nvPicPr>
                          <pic:cNvPr id="2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bright="18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contrast="-20000"/>
                                    </a14:imgEffect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2831"/>
                          <a:stretch>
                            <a:fillRect/>
                          </a:stretch>
                        </pic:blipFill>
                        <pic:spPr>
                          <a:xfrm>
                            <a:off x="211932" y="507999"/>
                            <a:ext cx="7154068" cy="293116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bright="18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70162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7064285" y="507999"/>
                            <a:ext cx="5741550" cy="293116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7" o:spid="_x0000_s1026" o:spt="203" style="position:absolute;left:0pt;margin-left:106.5pt;margin-top:113.1pt;height:429.3pt;width:204.7pt;z-index:-251642880;mso-width-relative:page;mso-height-relative:page;" coordorigin="211932,507999" coordsize="12593903,29311602" o:gfxdata="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">
                <o:lock v:ext="edit" aspectratio="f"/>
                <v:shape id="图片 26" o:spid="_x0000_s1026" o:spt="75" type="#_x0000_t75" style="position:absolute;left:211932;top:507999;height:29311601;width:7154068;" filled="f" o:preferrelative="t" stroked="f" coordsize="21600,21600" o:gfxdata="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1paK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cropright="41177f" blacklevel="5898f" o:title=""/>
                  <o:lock v:ext="edit" aspectratio="t"/>
                </v:shape>
                <v:shape id="图片 51" o:spid="_x0000_s1026" o:spt="75" type="#_x0000_t75" style="position:absolute;left:7064285;top:507999;flip:x;height:29311602;width:5741550;" filled="f" o:preferrelative="t" stroked="f" coordsize="21600,21600" o:gfxdata="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HvTCS/&#10;AAAA2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cropleft="1f" cropright="45981f" blacklevel="5898f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537845</wp:posOffset>
                </wp:positionH>
                <wp:positionV relativeFrom="paragraph">
                  <wp:posOffset>585470</wp:posOffset>
                </wp:positionV>
                <wp:extent cx="4198620" cy="85534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862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2"/>
                                <w:szCs w:val="52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2"/>
                                <w:szCs w:val="52"/>
                                <w:lang w:val="en-US" w:eastAsia="zh-CN"/>
                              </w:rPr>
                              <w:t>20xx</w:t>
                            </w: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2"/>
                                <w:szCs w:val="52"/>
                                <w:lang w:val="en-US" w:eastAsia="zh-CN"/>
                              </w:rPr>
                              <w:t>年XX儿有限公司年会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.35pt;margin-top:46.1pt;height:67.35pt;width:330.6pt;z-index:251671552;mso-width-relative:page;mso-height-relative:page;" filled="f" stroked="f" coordsize="21600,21600" o:gfxdata="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tFaHNsAAAAJAQAADwAAAAAAAAABACAAAAAiAAAAZHJz&#10;L2Rvd25yZXYueG1sUEsBAhQAFAAAAAgAh07iQKoiTls6AgAAZg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2"/>
                          <w:szCs w:val="52"/>
                          <w:lang w:val="en-US" w:eastAsia="zh-CN"/>
                        </w:rPr>
                      </w:pPr>
                      <w:r>
                        <w:rPr>
                          <w:rFonts w:hint="default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2"/>
                          <w:szCs w:val="52"/>
                          <w:lang w:val="en-US" w:eastAsia="zh-CN"/>
                        </w:rPr>
                        <w:t>20xx</w:t>
                      </w:r>
                      <w: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2"/>
                          <w:szCs w:val="52"/>
                          <w:lang w:val="en-US" w:eastAsia="zh-CN"/>
                        </w:rPr>
                        <w:t>年XX儿有限公司年会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1394460</wp:posOffset>
                </wp:positionH>
                <wp:positionV relativeFrom="paragraph">
                  <wp:posOffset>7442835</wp:posOffset>
                </wp:positionV>
                <wp:extent cx="2600325" cy="85725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color w:val="F5DB7B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5DB7B"/>
                                <w:sz w:val="36"/>
                                <w:szCs w:val="36"/>
                                <w:lang w:val="en-US" w:eastAsia="zh-CN"/>
                              </w:rPr>
                              <w:t>时间：1月15日18:00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ascii="华康行楷体 W5" w:hAnsi="华康行楷体 W5" w:eastAsia="华康行楷体 W5" w:cs="华康行楷体 W5"/>
                                <w:color w:val="F5DB7B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5DB7B"/>
                                <w:sz w:val="36"/>
                                <w:szCs w:val="36"/>
                                <w:lang w:val="en-US" w:eastAsia="zh-CN"/>
                              </w:rPr>
                              <w:t>地点：保利大酒店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9.8pt;margin-top:586.05pt;height:67.5pt;width:204.75pt;z-index:251663360;mso-width-relative:page;mso-height-relative:page;" filled="f" stroked="f" coordsize="21600,21600" o:gfxdata="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cj3bxtwAAAANAQAADwAAAAAAAAABACAAAAAiAAAA&#10;ZHJzL2Rvd25yZXYueG1sUEsBAhQAFAAAAAgAh07iQPAwkEo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color w:val="F5DB7B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5DB7B"/>
                          <w:sz w:val="36"/>
                          <w:szCs w:val="36"/>
                          <w:lang w:val="en-US" w:eastAsia="zh-CN"/>
                        </w:rPr>
                        <w:t>时间：1月15日18:00</w:t>
                      </w:r>
                    </w:p>
                    <w:p>
                      <w:pPr>
                        <w:jc w:val="center"/>
                        <w:rPr>
                          <w:rFonts w:hint="eastAsia" w:ascii="华康行楷体 W5" w:hAnsi="华康行楷体 W5" w:eastAsia="华康行楷体 W5" w:cs="华康行楷体 W5"/>
                          <w:color w:val="F5DB7B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5DB7B"/>
                          <w:sz w:val="36"/>
                          <w:szCs w:val="36"/>
                          <w:lang w:val="en-US" w:eastAsia="zh-CN"/>
                        </w:rPr>
                        <w:t>地点：保利大酒店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1914525</wp:posOffset>
            </wp:positionH>
            <wp:positionV relativeFrom="paragraph">
              <wp:posOffset>1772285</wp:posOffset>
            </wp:positionV>
            <wp:extent cx="1736725" cy="4866640"/>
            <wp:effectExtent l="0" t="0" r="15875" b="10160"/>
            <wp:wrapNone/>
            <wp:docPr id="3" name="图片 3" descr="节目单 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目单 6.1"/>
                    <pic:cNvPicPr>
                      <a:picLocks noChangeAspect="1"/>
                    </pic:cNvPicPr>
                  </pic:nvPicPr>
                  <pic:blipFill>
                    <a:blip r:embed="rId7"/>
                    <a:srcRect l="68485" t="19822" r="16041" b="15501"/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4866640"/>
                    </a:xfrm>
                    <a:prstGeom prst="snipRound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3668395</wp:posOffset>
            </wp:positionH>
            <wp:positionV relativeFrom="paragraph">
              <wp:posOffset>-895350</wp:posOffset>
            </wp:positionV>
            <wp:extent cx="2710180" cy="2583180"/>
            <wp:effectExtent l="0" t="0" r="13970" b="0"/>
            <wp:wrapNone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1342390</wp:posOffset>
                </wp:positionH>
                <wp:positionV relativeFrom="paragraph">
                  <wp:posOffset>2314575</wp:posOffset>
                </wp:positionV>
                <wp:extent cx="2322195" cy="433387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2195" cy="433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EBBD51"/>
                                <w:sz w:val="220"/>
                                <w:szCs w:val="2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EBBD51"/>
                                <w:sz w:val="220"/>
                                <w:szCs w:val="220"/>
                                <w:lang w:val="en-US" w:eastAsia="zh-CN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5.7pt;margin-top:182.25pt;height:341.25pt;width:182.85pt;z-index:251659264;mso-width-relative:page;mso-height-relative:page;" filled="f" stroked="f" coordsize="21600,21600" o:gfxdata="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841GEtsAAAAMAQAADwAAAAAAAAABACAAAAAi&#10;AAAAZHJzL2Rvd25yZXYueG1sUEsBAhQAFAAAAAgAh07iQPfK82dAAgAAawQAAA4AAAAAAAAAAQAg&#10;AAAAKg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EBBD51"/>
                          <w:sz w:val="220"/>
                          <w:szCs w:val="220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EBBD51"/>
                          <w:sz w:val="220"/>
                          <w:szCs w:val="220"/>
                          <w:lang w:val="en-US" w:eastAsia="zh-CN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-3629025</wp:posOffset>
            </wp:positionH>
            <wp:positionV relativeFrom="paragraph">
              <wp:posOffset>3295650</wp:posOffset>
            </wp:positionV>
            <wp:extent cx="12192000" cy="6858000"/>
            <wp:effectExtent l="0" t="0" r="0" b="0"/>
            <wp:wrapNone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-3467100</wp:posOffset>
            </wp:positionH>
            <wp:positionV relativeFrom="paragraph">
              <wp:posOffset>-914400</wp:posOffset>
            </wp:positionV>
            <wp:extent cx="12192000" cy="6858000"/>
            <wp:effectExtent l="0" t="0" r="0" b="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康行楷体 W5">
    <w:altName w:val="楷体_GB2312"/>
    <w:panose1 w:val="03000509000000000000"/>
    <w:charset w:val="86"/>
    <w:family w:val="auto"/>
    <w:pitch w:val="default"/>
    <w:sig w:usb0="00000000" w:usb1="00000000" w:usb2="00000012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5B56BB"/>
    <w:rsid w:val="285B56BB"/>
    <w:rsid w:val="44A80266"/>
    <w:rsid w:val="6E4D4D0B"/>
    <w:rsid w:val="78B5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18953c60-86f4-4673-ad12-a55607e34ecd\&#33410;&#30446;&#21333;-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节目单-年会节目单.docx</Template>
  <Pages>2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2021-12-23T02:38:00Z</dcterms:created>
  <dc:creator>文档存本地丢失不负责</dc:creator>
  <cp:lastModifiedBy>泄凶卮赵坦</cp:lastModifiedBy>
  <dcterms:modified xsi:type="dcterms:W3CDTF">2021-12-23T09:54:57Z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SaveFontToCloudKey">
    <vt:lpwstr>2489197_btnclosed</vt:lpwstr>
  </property>
  <property fmtid="{D5CDD505-2E9C-101B-9397-08002B2CF9AE}" pid="4" name="KSOTemplateUUID">
    <vt:lpwstr>v1.0_mb_dPFRWeuX7SBcv8WqZS7slA==</vt:lpwstr>
  </property>
  <property fmtid="{D5CDD505-2E9C-101B-9397-08002B2CF9AE}" pid="5" name="ICV">
    <vt:lpwstr>5FAFDC556CF1429F85FB01BF7F943F00</vt:lpwstr>
  </property>
</Properties>
</file>