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7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1910080</wp:posOffset>
                </wp:positionH>
                <wp:positionV relativeFrom="paragraph">
                  <wp:posOffset>909320</wp:posOffset>
                </wp:positionV>
                <wp:extent cx="1450340" cy="534543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0340" cy="5345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000" w:lineRule="exact"/>
                              <w:jc w:val="center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160"/>
                                <w:szCs w:val="16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160"/>
                                <w:szCs w:val="160"/>
                                <w:lang w:val="en-US" w:eastAsia="zh-CN"/>
                              </w:rPr>
                              <w:t>元旦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160"/>
                                <w:szCs w:val="160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0.4pt;margin-top:71.6pt;height:420.9pt;width:114.2pt;z-index:251667456;mso-width-relative:page;mso-height-relative:page;" filled="f" stroked="f" coordsize="21600,21600" o:gfxdata="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NCxA1HbAAAACwEAAA8AAAAAAAAAAQAgAAAAIgAAAGRy&#10;cy9kb3ducmV2LnhtbFBLAQIUABQAAAAIAIdO4kBD3eHiOwIAAGc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000" w:lineRule="exact"/>
                        <w:jc w:val="center"/>
                        <w:textAlignment w:val="auto"/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160"/>
                          <w:szCs w:val="160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160"/>
                          <w:szCs w:val="160"/>
                          <w:lang w:val="en-US" w:eastAsia="zh-CN"/>
                        </w:rPr>
                        <w:t>元旦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160"/>
                          <w:szCs w:val="160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72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1854835</wp:posOffset>
                </wp:positionH>
                <wp:positionV relativeFrom="paragraph">
                  <wp:posOffset>802005</wp:posOffset>
                </wp:positionV>
                <wp:extent cx="1564640" cy="5660390"/>
                <wp:effectExtent l="19050" t="19050" r="35560" b="35560"/>
                <wp:wrapNone/>
                <wp:docPr id="13" name="组合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4640" cy="5660390"/>
                          <a:chOff x="6272" y="2986"/>
                          <a:chExt cx="2464" cy="8914"/>
                        </a:xfrm>
                      </wpg:grpSpPr>
                      <wps:wsp>
                        <wps:cNvPr id="5" name="矩形 5"/>
                        <wps:cNvSpPr/>
                        <wps:spPr>
                          <a:xfrm>
                            <a:off x="6272" y="2986"/>
                            <a:ext cx="2465" cy="8914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2F928F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图片 11" descr="未标题-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l="13035" t="13161" r="14220"/>
                          <a:stretch>
                            <a:fillRect/>
                          </a:stretch>
                        </pic:blipFill>
                        <pic:spPr>
                          <a:xfrm>
                            <a:off x="6297" y="3022"/>
                            <a:ext cx="1815" cy="160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图片 12" descr="未标题-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l="13035" t="13161" r="14220"/>
                          <a:stretch>
                            <a:fillRect/>
                          </a:stretch>
                        </pic:blipFill>
                        <pic:spPr>
                          <a:xfrm flipH="1" flipV="1">
                            <a:off x="7327" y="10650"/>
                            <a:ext cx="1389" cy="12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46.05pt;margin-top:63.15pt;height:445.7pt;width:123.2pt;z-index:251666432;mso-width-relative:page;mso-height-relative:page;" coordorigin="6272,2986" coordsize="2464,8914" o:gfxdata="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Kom&#10;Dr62AAAAIQEAABkAAABkcnMvX3JlbHMvZTJvRG9jLnhtbC5yZWxzhY9BasMwEEX3hdxBzD6WnUUo&#10;xbI3oeBtSA4wSGNZxBoJSS317SPIJoFAl/M//z2mH//8Kn4pZRdYQde0IIh1MI6tguvle/8JIhdk&#10;g2tgUrBRhnHYffRnWrHUUV5czKJSOCtYSolfUma9kMfchEhcmzkkj6WeycqI+oaW5KFtjzI9M2B4&#10;YYrJKEiT6UBctljN/7PDPDtNp6B/PHF5o5DOV3cFYrJUFHgyDh9h10S2IIdevjw23AF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">
                <o:lock v:ext="edit" aspectratio="f"/>
                <v:rect id="_x0000_s1026" o:spid="_x0000_s1026" o:spt="1" style="position:absolute;left:6272;top:2986;height:8914;width:2465;v-text-anchor:middle;" filled="f" stroked="t" coordsize="21600,21600" o:gfxdata="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h8/Wu8AAAA&#10;2gAAAA8AAAAAAAAAAQAgAAAAIgAAAGRycy9kb3ducmV2LnhtbFBLAQIUABQAAAAIAIdO4kAzLwWe&#10;OwAAADkAAAAQAAAAAAAAAAEAIAAAAAsBAABkcnMvc2hhcGV4bWwueG1sUEsFBgAAAAAGAAYAWwEA&#10;ALUDAAAAAA==&#10;">
                  <v:fill on="f" focussize="0,0"/>
                  <v:stroke weight="3pt" color="#2F928F [3204]" miterlimit="8" joinstyle="miter"/>
                  <v:imagedata o:title=""/>
                  <o:lock v:ext="edit" aspectratio="f"/>
                </v:rect>
                <v:shape id="_x0000_s1026" o:spid="_x0000_s1026" o:spt="75" alt="未标题-1" type="#_x0000_t75" style="position:absolute;left:6297;top:3022;height:1601;width:1815;" filled="f" o:preferrelative="t" stroked="f" coordsize="21600,21600" o:gfxdata="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K/Pv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4" cropleft="8543f" croptop="8625f" cropright="9319f" o:title=""/>
                  <o:lock v:ext="edit" aspectratio="t"/>
                </v:shape>
                <v:shape id="_x0000_s1026" o:spid="_x0000_s1026" o:spt="75" alt="未标题-1" type="#_x0000_t75" style="position:absolute;left:7327;top:10650;flip:x y;height:1225;width:1389;" filled="f" o:preferrelative="t" stroked="f" coordsize="21600,21600" o:gfxdata="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cnCJ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" cropleft="8543f" croptop="8625f" cropright="9319f" o:title=""/>
                  <o:lock v:ext="edit" aspectratio="t"/>
                </v:shape>
              </v:group>
            </w:pict>
          </mc:Fallback>
        </mc:AlternateContent>
      </w:r>
      <w:r>
        <w:rPr>
          <w:sz w:val="7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margin">
                  <wp:posOffset>201295</wp:posOffset>
                </wp:positionH>
                <wp:positionV relativeFrom="paragraph">
                  <wp:posOffset>6759575</wp:posOffset>
                </wp:positionV>
                <wp:extent cx="4737735" cy="68262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7735" cy="682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>晚会时间：20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36"/>
                                <w:szCs w:val="36"/>
                                <w:lang w:val="en-US" w:eastAsia="zh-CN"/>
                              </w:rPr>
                              <w:t>2X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 xml:space="preserve">年9月13号  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 xml:space="preserve">     20:00-22:00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.85pt;margin-top:532.25pt;height:53.75pt;width:373.05pt;mso-position-horizontal-relative:margin;z-index:251665408;mso-width-relative:page;mso-height-relative:page;" filled="f" stroked="f" coordsize="21600,21600" o:gfxdata="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IuZmoDbAAAADAEAAA8AAAAAAAAAAQAgAAAAIgAAAGRy&#10;cy9kb3ducmV2LnhtbFBLAQIUABQAAAAIAIdO4kDBeVINOwIAAGg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36"/>
                          <w:szCs w:val="36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36"/>
                          <w:szCs w:val="36"/>
                        </w:rPr>
                        <w:t>晚会时间：20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36"/>
                          <w:szCs w:val="36"/>
                          <w:lang w:val="en-US" w:eastAsia="zh-CN"/>
                        </w:rPr>
                        <w:t>2X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36"/>
                          <w:szCs w:val="36"/>
                        </w:rPr>
                        <w:t xml:space="preserve">年9月13号  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36"/>
                          <w:szCs w:val="36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36"/>
                          <w:szCs w:val="36"/>
                        </w:rPr>
                        <w:t xml:space="preserve">     20:00-22:00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-1141730</wp:posOffset>
            </wp:positionH>
            <wp:positionV relativeFrom="paragraph">
              <wp:posOffset>-961390</wp:posOffset>
            </wp:positionV>
            <wp:extent cx="7593330" cy="10786110"/>
            <wp:effectExtent l="0" t="0" r="7620" b="15240"/>
            <wp:wrapNone/>
            <wp:docPr id="1" name="图片 1" descr="N:\工作\稻壳儿\2019\节目单\20191129-01\20191129-01.jpg20191129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N:\工作\稻壳儿\2019\节目单\20191129-01\20191129-01.jpg20191129-01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93330" cy="10786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r>
        <w:rPr>
          <w:sz w:val="7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1214120</wp:posOffset>
                </wp:positionH>
                <wp:positionV relativeFrom="paragraph">
                  <wp:posOffset>66675</wp:posOffset>
                </wp:positionV>
                <wp:extent cx="2846705" cy="99758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705" cy="9975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1400" w:lineRule="exact"/>
                              <w:jc w:val="distribute"/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96"/>
                                <w:szCs w:val="96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5.6pt;margin-top:5.25pt;height:78.55pt;width:224.15pt;z-index:251660288;mso-width-relative:page;mso-height-relative:page;" filled="f" stroked="f" coordsize="21600,21600" o:gfxdata="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NHshRzaAAAACgEAAA8AAAAAAAAAAQAgAAAAIgAAAGRy&#10;cy9kb3ducmV2LnhtbFBLAQIUABQAAAAIAIdO4kA84cdQPAIAAGYEAAAOAAAAAAAAAAEAIAAAACk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400" w:lineRule="exact"/>
                        <w:jc w:val="distribute"/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96"/>
                          <w:szCs w:val="96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96"/>
                          <w:szCs w:val="96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posOffset>-1149985</wp:posOffset>
            </wp:positionH>
            <wp:positionV relativeFrom="margin">
              <wp:posOffset>-969010</wp:posOffset>
            </wp:positionV>
            <wp:extent cx="7585710" cy="10797540"/>
            <wp:effectExtent l="0" t="0" r="15240" b="3810"/>
            <wp:wrapNone/>
            <wp:docPr id="2" name="图片 2" descr="N:\工作\稻壳儿\2019\节目单\20191129-01\20191129-02.jpg20191129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N:\工作\稻壳儿\2019\节目单\20191129-01\20191129-02.jpg20191129-0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5710" cy="1079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华文中宋" w:hAnsi="华文中宋" w:eastAsia="华文中宋" w:cs="华文中宋"/>
          <w:b/>
          <w:bCs/>
          <w:color w:val="47835F"/>
          <w:sz w:val="72"/>
          <w:szCs w:val="144"/>
        </w:rPr>
      </w:pPr>
      <w:bookmarkStart w:id="0" w:name="_GoBack"/>
      <w:bookmarkEnd w:id="0"/>
      <w:r>
        <w:rPr>
          <w:sz w:val="7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-57785</wp:posOffset>
                </wp:positionH>
                <wp:positionV relativeFrom="paragraph">
                  <wp:posOffset>7369175</wp:posOffset>
                </wp:positionV>
                <wp:extent cx="5391150" cy="356235"/>
                <wp:effectExtent l="0" t="0" r="0" b="571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90866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晚会时间：20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32"/>
                                <w:szCs w:val="32"/>
                                <w:lang w:val="en-US" w:eastAsia="zh-CN"/>
                              </w:rPr>
                              <w:t>2X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年9月13号  晚上20:00-22:00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55pt;margin-top:580.25pt;height:28.05pt;width:424.5pt;z-index:251663360;mso-width-relative:page;mso-height-relative:page;" filled="f" stroked="f" coordsize="21600,21600" o:gfxdata="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slYEcdwAAAAMAQAADwAAAAAAAAABACAAAAAiAAAA&#10;ZHJzL2Rvd25yZXYueG1sUEsBAhQAFAAAAAgAh07iQLRWwq48AgAAZg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32"/>
                          <w:szCs w:val="32"/>
                        </w:rPr>
                        <w:t>晚会时间：20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32"/>
                          <w:szCs w:val="32"/>
                          <w:lang w:val="en-US" w:eastAsia="zh-CN"/>
                        </w:rPr>
                        <w:t>2X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32"/>
                          <w:szCs w:val="32"/>
                        </w:rPr>
                        <w:t>年9月13号  晚上20:00-22:00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7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607695</wp:posOffset>
                </wp:positionH>
                <wp:positionV relativeFrom="paragraph">
                  <wp:posOffset>1014095</wp:posOffset>
                </wp:positionV>
                <wp:extent cx="4059555" cy="32829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955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 w:cs="微软雅黑"/>
                                <w:color w:val="2F928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sz w:val="32"/>
                                <w:szCs w:val="32"/>
                              </w:rPr>
                              <w:t>主  持：蓝凤凰 蓝凤凰 蓝凤凰 蓝凤凰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.85pt;margin-top:79.85pt;height:25.85pt;width:319.65pt;z-index:251662336;mso-width-relative:page;mso-height-relative:page;" filled="f" stroked="f" coordsize="21600,21600" o:gfxdata="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QMwNe2wAAAAoBAAAPAAAAAAAAAAEAIAAAACIAAABk&#10;cnMvZG93bnJldi54bWxQSwECFAAUAAAACACHTuJAIswM3DwCAABm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ascii="微软雅黑" w:hAnsi="微软雅黑" w:eastAsia="微软雅黑" w:cs="微软雅黑"/>
                          <w:color w:val="2F928F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sz w:val="32"/>
                          <w:szCs w:val="32"/>
                        </w:rPr>
                        <w:t>主  持：蓝凤凰 蓝凤凰 蓝凤凰 蓝凤凰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276225</wp:posOffset>
                </wp:positionH>
                <wp:positionV relativeFrom="paragraph">
                  <wp:posOffset>1357630</wp:posOffset>
                </wp:positionV>
                <wp:extent cx="4735195" cy="5973445"/>
                <wp:effectExtent l="0" t="0" r="0" b="0"/>
                <wp:wrapNone/>
                <wp:docPr id="6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5195" cy="59734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歌曲《问明月》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情景歌舞《月上枝头》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歌曲《秋画》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歌曲串烧    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歌曲《心升明月》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歌曲《最近好吗》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歌曲《花好月更圆》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歌曲《问明月》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情景歌舞《月上枝头》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歌曲《秋画》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歌曲串烧 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歌曲《心升明月》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歌曲《最近好吗》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歌曲《花好月更圆》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歌曲《花好月更圆》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表演者：---------------</w:t>
                            </w:r>
                          </w:p>
                          <w:p>
                            <w:pPr>
                              <w:pStyle w:val="4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</w:rPr>
                            </w:pPr>
                          </w:p>
                          <w:p>
                            <w:pPr>
                              <w:pStyle w:val="4"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2F928F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21.75pt;margin-top:106.9pt;height:470.35pt;width:372.85pt;z-index:251661312;mso-width-relative:page;mso-height-relative:page;" filled="f" stroked="f" coordsize="21600,21600" o:gfxdata="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B50OndgAAAALAQAADwAAAAAAAAABACAAAAAiAAAAZHJzL2Rvd25yZXYueG1sUEsB&#10;AhQAFAAAAAgAh07iQKDkzV+8AQAAXgMAAA4AAAAAAAAAAQAgAAAAJwEAAGRycy9lMm9Eb2MueG1s&#10;UEsFBgAAAAAGAAYAWQEAAFU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歌曲《秋画》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歌曲串烧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歌曲《心升明月》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歌曲《最近好吗》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歌曲《花好月更圆》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歌曲《秋画》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歌曲串烧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歌曲《心升明月》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歌曲《最近好吗》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</w:rPr>
                      </w:pPr>
                    </w:p>
                    <w:p>
                      <w:pPr>
                        <w:pStyle w:val="4"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BB24B49"/>
    <w:multiLevelType w:val="singleLevel"/>
    <w:tmpl w:val="7BB24B49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6601D06"/>
    <w:rsid w:val="00031005"/>
    <w:rsid w:val="003457D3"/>
    <w:rsid w:val="00CB1314"/>
    <w:rsid w:val="00FC7AC9"/>
    <w:rsid w:val="02973474"/>
    <w:rsid w:val="038D4267"/>
    <w:rsid w:val="07007C37"/>
    <w:rsid w:val="1ACB641B"/>
    <w:rsid w:val="1D881409"/>
    <w:rsid w:val="1E9900B0"/>
    <w:rsid w:val="26601D06"/>
    <w:rsid w:val="2A3C510C"/>
    <w:rsid w:val="33D82949"/>
    <w:rsid w:val="34E60300"/>
    <w:rsid w:val="3F017E46"/>
    <w:rsid w:val="4100090A"/>
    <w:rsid w:val="45F2400A"/>
    <w:rsid w:val="489C3DA1"/>
    <w:rsid w:val="49465C7D"/>
    <w:rsid w:val="602E2282"/>
    <w:rsid w:val="6C39360D"/>
    <w:rsid w:val="6CC04E7C"/>
    <w:rsid w:val="7CB96E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4">
    <w:name w:val="Normal (Web)"/>
    <w:basedOn w:val="1"/>
    <w:qFormat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90c5b0cc-4842-4732-8aa6-afb23580e342\&#23567;&#28165;&#26032;&#26202;&#20250;&#33410;&#30446;&#21333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小清新晚会节目单.docx</Template>
  <Pages>2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2021-12-23T02:33:00Z</dcterms:created>
  <dc:creator>文档存本地丢失不负责</dc:creator>
  <cp:lastModifiedBy>泄凶卮赵坦</cp:lastModifiedBy>
  <dcterms:modified xsi:type="dcterms:W3CDTF">2021-12-23T09:55:02Z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v1.0_mb_h29WttAUghbvXK/I1YuKCg==</vt:lpwstr>
  </property>
  <property fmtid="{D5CDD505-2E9C-101B-9397-08002B2CF9AE}" pid="4" name="ICV">
    <vt:lpwstr>7DC854D72CE54F43A5799442AF827C8B</vt:lpwstr>
  </property>
</Properties>
</file>