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4894580</wp:posOffset>
            </wp:positionH>
            <wp:positionV relativeFrom="paragraph">
              <wp:posOffset>6322695</wp:posOffset>
            </wp:positionV>
            <wp:extent cx="1545590" cy="1569720"/>
            <wp:effectExtent l="0" t="0" r="16510" b="11430"/>
            <wp:wrapNone/>
            <wp:docPr id="1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6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545590" cy="1569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2296795</wp:posOffset>
            </wp:positionV>
            <wp:extent cx="897255" cy="911860"/>
            <wp:effectExtent l="0" t="0" r="17145" b="2540"/>
            <wp:wrapNone/>
            <wp:docPr id="1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6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7255" cy="911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116840</wp:posOffset>
                </wp:positionH>
                <wp:positionV relativeFrom="paragraph">
                  <wp:posOffset>1078230</wp:posOffset>
                </wp:positionV>
                <wp:extent cx="5024755" cy="7576820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4755" cy="7576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line="240" w:lineRule="auto"/>
                              <w:ind w:right="278"/>
                              <w:jc w:val="center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eastAsia="zh-CN"/>
                              </w:rPr>
                              <w:t>主持人：某某某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某某某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line="240" w:lineRule="auto"/>
                              <w:ind w:right="278"/>
                              <w:jc w:val="center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36"/>
                                <w:szCs w:val="36"/>
                                <w:lang w:eastAsia="zh-CN"/>
                              </w:rPr>
                              <w:t>董事长致贺词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100" w:line="240" w:lineRule="auto"/>
                              <w:ind w:right="278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1.开场《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  <w:t>相亲相爱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表演者：全体员工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2.歌曲《中华好儿孙》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表演者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：营销部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3.小品《喜乐街》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  表演者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：企划部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4.联唱《闹新春》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(1)《万事如意》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表演者：XXX、XXX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(2)《小镇姑娘》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表演者：XXX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(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)《奔跑》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表演者：XXX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(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)《最炫小苹果》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表演者：XXX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  <w:t>颁奖环节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>表演者：全体员工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5.相声《我忍不了》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表演者：XXX、XXX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b/>
                                <w:bCs w:val="0"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6.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  <w:t>武术表演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  <w:t>中国功夫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表演者：XXX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7.歌曲《回家的路》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eastAsia="zh-CN"/>
                              </w:rPr>
                              <w:t>销售部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8.小品《车站奇遇》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eastAsia="zh-CN"/>
                              </w:rPr>
                              <w:t>财务部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  <w:t>民族舞蹈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  <w:t>漫天飞舞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</w:rPr>
                              <w:t>表演者：XXX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  <w:t>抽奖环节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C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>表演者：全体员工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Lines="50" w:line="240" w:lineRule="auto"/>
                              <w:ind w:right="280"/>
                              <w:jc w:val="both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10.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  <w:t>合唱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  <w:lang w:eastAsia="zh-CN"/>
                              </w:rPr>
                              <w:t>难忘今宵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 w:val="0"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/>
                                <w:color w:val="auto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           表演者：全体员工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.2pt;margin-top:84.9pt;height:596.6pt;width:395.65pt;z-index:251671552;mso-width-relative:page;mso-height-relative:page;" filled="f" stroked="f" coordsize="21600,21600" o:gfxdata="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ADTfvK2wAAAAsBAAAPAAAAAAAAAAEA&#10;IAAAACIAAABkcnMvZG93bnJldi54bWxQSwECFAAUAAAACACHTuJAqmKRkUUCAAB3BAAADgAAAAAA&#10;AAABACAAAAAq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line="240" w:lineRule="auto"/>
                        <w:ind w:right="278"/>
                        <w:jc w:val="center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eastAsia="zh-CN"/>
                        </w:rPr>
                        <w:t>主持人：某某某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 xml:space="preserve">   某某某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line="240" w:lineRule="auto"/>
                        <w:ind w:right="278"/>
                        <w:jc w:val="center"/>
                        <w:textAlignment w:val="auto"/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36"/>
                          <w:szCs w:val="36"/>
                          <w:lang w:eastAsia="zh-CN"/>
                        </w:rPr>
                        <w:t>董事长致贺词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100" w:line="240" w:lineRule="auto"/>
                        <w:ind w:right="278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1.开场《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eastAsia="zh-CN"/>
                        </w:rPr>
                        <w:t>相亲相爱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 xml:space="preserve">                 表演者：全体员工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2.歌曲《中华好儿孙》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 xml:space="preserve">               表演者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：营销部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3.小品《喜乐街》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 xml:space="preserve">                   表演者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：企划部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4.联唱《闹新春》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(1)《万事如意》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val="en-US" w:eastAsia="zh-CN"/>
                        </w:rPr>
                        <w:t xml:space="preserve"> 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表演者：XXX、XXX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(2)《小镇姑娘》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 xml:space="preserve"> 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表演者：XXX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(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)《奔跑》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表演者：XXX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(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val="en-US" w:eastAsia="zh-CN"/>
                        </w:rPr>
                        <w:t>4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)《最炫小苹果》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val="en-US" w:eastAsia="zh-CN"/>
                        </w:rPr>
                        <w:t xml:space="preserve">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表演者：XXX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default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eastAsia="zh-CN"/>
                        </w:rPr>
                        <w:t>颁奖环节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val="en-US" w:eastAsia="zh-CN"/>
                        </w:rPr>
                        <w:t xml:space="preserve">        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>表演者：全体员工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5.相声《我忍不了》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val="en-US" w:eastAsia="zh-CN"/>
                        </w:rPr>
                        <w:t xml:space="preserve">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表演者：XXX、XXX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default" w:ascii="微软雅黑" w:hAnsi="微软雅黑" w:eastAsia="微软雅黑" w:cs="微软雅黑"/>
                          <w:b/>
                          <w:bCs w:val="0"/>
                          <w:color w:val="auto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6.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eastAsia="zh-CN"/>
                        </w:rPr>
                        <w:t>武术表演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eastAsia="zh-CN"/>
                        </w:rPr>
                        <w:t>中国功夫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val="en-US" w:eastAsia="zh-CN"/>
                        </w:rPr>
                        <w:t xml:space="preserve">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表演者：XXX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7.歌曲《回家的路》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val="en-US" w:eastAsia="zh-CN"/>
                        </w:rPr>
                        <w:t xml:space="preserve">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 xml:space="preserve">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eastAsia="zh-CN"/>
                        </w:rPr>
                        <w:t>销售部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default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8.小品《车站奇遇》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val="en-US" w:eastAsia="zh-CN"/>
                        </w:rPr>
                        <w:t xml:space="preserve">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eastAsia="zh-CN"/>
                        </w:rPr>
                        <w:t>财务部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eastAsia="zh-CN"/>
                        </w:rPr>
                        <w:t>民族舞蹈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eastAsia="zh-CN"/>
                        </w:rPr>
                        <w:t>漫天飞舞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 xml:space="preserve">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</w:rPr>
                        <w:t>表演者：XXX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default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eastAsia="zh-CN"/>
                        </w:rPr>
                        <w:t>抽奖环节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C00000"/>
                          <w:sz w:val="28"/>
                          <w:szCs w:val="28"/>
                          <w:lang w:val="en-US" w:eastAsia="zh-CN"/>
                        </w:rPr>
                        <w:t xml:space="preserve">        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>表演者：全体员工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Lines="50" w:line="240" w:lineRule="auto"/>
                        <w:ind w:right="280"/>
                        <w:jc w:val="both"/>
                        <w:textAlignment w:val="auto"/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10.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eastAsia="zh-CN"/>
                        </w:rPr>
                        <w:t>合唱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  <w:lang w:eastAsia="zh-CN"/>
                        </w:rPr>
                        <w:t>难忘今宵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 w:val="0"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/>
                          <w:color w:val="auto"/>
                          <w:sz w:val="28"/>
                          <w:szCs w:val="28"/>
                          <w:lang w:val="en-US" w:eastAsia="zh-CN"/>
                        </w:rPr>
                        <w:t xml:space="preserve">                表演者：全体员工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681355</wp:posOffset>
                </wp:positionH>
                <wp:positionV relativeFrom="paragraph">
                  <wp:posOffset>271145</wp:posOffset>
                </wp:positionV>
                <wp:extent cx="4027805" cy="855345"/>
                <wp:effectExtent l="0" t="0" r="0" b="0"/>
                <wp:wrapNone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7805" cy="855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行楷体 W5" w:hAnsi="华康行楷体 W5" w:eastAsia="华康行楷体 W5" w:cs="华康行楷体 W5"/>
                                <w:b/>
                                <w:bCs/>
                                <w:color w:val="C00000"/>
                                <w:sz w:val="72"/>
                                <w:szCs w:val="7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华康行楷体 W5" w:hAnsi="华康行楷体 W5" w:eastAsia="华康行楷体 W5" w:cs="华康行楷体 W5"/>
                                <w:b/>
                                <w:bCs/>
                                <w:color w:val="C00000"/>
                                <w:sz w:val="72"/>
                                <w:szCs w:val="72"/>
                                <w:lang w:val="en-US" w:eastAsia="zh-CN"/>
                              </w:rPr>
                              <w:t>XX儿年会节目单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3.65pt;margin-top:21.35pt;height:67.35pt;width:317.15pt;z-index:251663360;mso-width-relative:page;mso-height-relative:page;" filled="f" stroked="f" coordsize="21600,21600" o:gfxdata="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zDcAudoAAAAKAQAADwAAAAAAAAABACAAAAAiAAAA&#10;ZHJzL2Rvd25yZXYueG1sUEsBAhQAFAAAAAgAh07iQGRYmaw+AgAAaAQAAA4AAAAAAAAAAQAgAAAA&#10;KQ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康行楷体 W5" w:hAnsi="华康行楷体 W5" w:eastAsia="华康行楷体 W5" w:cs="华康行楷体 W5"/>
                          <w:b/>
                          <w:bCs/>
                          <w:color w:val="C00000"/>
                          <w:sz w:val="72"/>
                          <w:szCs w:val="72"/>
                          <w:lang w:val="en-US" w:eastAsia="zh-CN"/>
                        </w:rPr>
                      </w:pPr>
                      <w:r>
                        <w:rPr>
                          <w:rFonts w:hint="eastAsia" w:ascii="华康行楷体 W5" w:hAnsi="华康行楷体 W5" w:eastAsia="华康行楷体 W5" w:cs="华康行楷体 W5"/>
                          <w:b/>
                          <w:bCs/>
                          <w:color w:val="C00000"/>
                          <w:sz w:val="72"/>
                          <w:szCs w:val="72"/>
                          <w:lang w:val="en-US" w:eastAsia="zh-CN"/>
                        </w:rPr>
                        <w:t>XX儿年会节目单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-1171575</wp:posOffset>
                </wp:positionH>
                <wp:positionV relativeFrom="paragraph">
                  <wp:posOffset>-918210</wp:posOffset>
                </wp:positionV>
                <wp:extent cx="2083435" cy="2427605"/>
                <wp:effectExtent l="0" t="0" r="12065" b="10795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2083435" cy="2427605"/>
                          <a:chOff x="13239" y="277"/>
                          <a:chExt cx="2686" cy="3301"/>
                        </a:xfrm>
                      </wpg:grpSpPr>
                      <pic:pic xmlns:pic="http://schemas.openxmlformats.org/drawingml/2006/picture">
                        <pic:nvPicPr>
                          <pic:cNvPr id="6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3239" y="277"/>
                            <a:ext cx="2646" cy="24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74" y="397"/>
                            <a:ext cx="2051" cy="31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flip:x;margin-left:-92.25pt;margin-top:-72.3pt;height:191.15pt;width:164.05pt;z-index:251659264;mso-width-relative:page;mso-height-relative:page;" coordorigin="13239,277" coordsize="2686,3301" o:gfxdata="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">
                <o:lock v:ext="edit" aspectratio="f"/>
                <v:shape id="图片 27" o:spid="_x0000_s1026" o:spt="75" type="#_x0000_t75" style="position:absolute;left:13239;top:277;flip:x;height:2493;width:2646;" filled="f" o:preferrelative="t" stroked="f" coordsize="21600,21600" o:gfxdata="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X5FcK2AAAA2g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5" o:title=""/>
                  <o:lock v:ext="edit" aspectratio="t"/>
                </v:shape>
                <v:shape id="图片 16" o:spid="_x0000_s1026" o:spt="75" type="#_x0000_t75" style="position:absolute;left:13874;top:397;height:3181;width:2051;" filled="f" o:preferrelative="t" stroked="f" coordsize="21600,21600" o:gfxdata="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4ICIb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  <w: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-3799205</wp:posOffset>
            </wp:positionH>
            <wp:positionV relativeFrom="paragraph">
              <wp:posOffset>-262890</wp:posOffset>
            </wp:positionV>
            <wp:extent cx="12895580" cy="7582535"/>
            <wp:effectExtent l="0" t="0" r="18415" b="1270"/>
            <wp:wrapNone/>
            <wp:docPr id="8" name="图片 7" descr="庆元旦迎新年PPT模板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庆元旦迎新年PPT模板_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2895580" cy="7582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4381500</wp:posOffset>
                </wp:positionH>
                <wp:positionV relativeFrom="paragraph">
                  <wp:posOffset>-918210</wp:posOffset>
                </wp:positionV>
                <wp:extent cx="2083435" cy="2427605"/>
                <wp:effectExtent l="0" t="0" r="12065" b="10795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3435" cy="2427605"/>
                          <a:chOff x="13239" y="277"/>
                          <a:chExt cx="2686" cy="3301"/>
                        </a:xfrm>
                      </wpg:grpSpPr>
                      <pic:pic xmlns:pic="http://schemas.openxmlformats.org/drawingml/2006/picture">
                        <pic:nvPicPr>
                          <pic:cNvPr id="11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3239" y="277"/>
                            <a:ext cx="2646" cy="24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74" y="397"/>
                            <a:ext cx="2051" cy="31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5pt;margin-top:-72.3pt;height:191.15pt;width:164.05pt;z-index:251669504;mso-width-relative:page;mso-height-relative:page;" coordorigin="13239,277" coordsize="2686,3301" o:gfxdata="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">
                <o:lock v:ext="edit" aspectratio="f"/>
                <v:shape id="图片 27" o:spid="_x0000_s1026" o:spt="75" type="#_x0000_t75" style="position:absolute;left:13239;top:277;flip:x;height:2493;width:2646;" filled="f" o:preferrelative="t" stroked="f" coordsize="21600,21600" o:gfxdata="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WI/IJ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5" o:title=""/>
                  <o:lock v:ext="edit" aspectratio="t"/>
                </v:shape>
                <v:shape id="图片 16" o:spid="_x0000_s1026" o:spt="75" type="#_x0000_t75" style="position:absolute;left:13874;top:397;height:3181;width:2051;" filled="f" o:preferrelative="t" stroked="f" coordsize="21600,21600" o:gfxdata="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zsWQA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</w:p>
    <w:p>
      <w:r>
        <w:rPr>
          <w:sz w:val="21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4381500</wp:posOffset>
                </wp:positionH>
                <wp:positionV relativeFrom="paragraph">
                  <wp:posOffset>-918210</wp:posOffset>
                </wp:positionV>
                <wp:extent cx="2083435" cy="2427605"/>
                <wp:effectExtent l="0" t="0" r="12065" b="10795"/>
                <wp:wrapNone/>
                <wp:docPr id="4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3236" cy="2427394"/>
                          <a:chOff x="13239" y="277"/>
                          <a:chExt cx="2686" cy="3301"/>
                        </a:xfrm>
                      </wpg:grpSpPr>
                      <pic:pic xmlns:pic="http://schemas.openxmlformats.org/drawingml/2006/picture">
                        <pic:nvPicPr>
                          <pic:cNvPr id="3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3239" y="277"/>
                            <a:ext cx="2646" cy="24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74" y="397"/>
                            <a:ext cx="2051" cy="31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5pt;margin-top:-72.3pt;height:191.15pt;width:164.05pt;z-index:251665408;mso-width-relative:page;mso-height-relative:page;" coordorigin="13239,277" coordsize="2686,3301" o:gfxdata="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">
                <o:lock v:ext="edit" aspectratio="f"/>
                <v:shape id="图片 27" o:spid="_x0000_s1026" o:spt="75" type="#_x0000_t75" style="position:absolute;left:13239;top:277;flip:x;height:2493;width:2646;" filled="f" o:preferrelative="t" stroked="f" coordsize="21600,21600" o:gfxdata="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AWOtlq2AAAA2g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5" o:title=""/>
                  <o:lock v:ext="edit" aspectratio="t"/>
                </v:shape>
                <v:shape id="图片 16" o:spid="_x0000_s1026" o:spt="75" type="#_x0000_t75" style="position:absolute;left:13874;top:397;height:3181;width:2051;" filled="f" o:preferrelative="t" stroked="f" coordsize="21600,21600" o:gfxdata="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yKYgO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1551305</wp:posOffset>
                </wp:positionH>
                <wp:positionV relativeFrom="paragraph">
                  <wp:posOffset>807720</wp:posOffset>
                </wp:positionV>
                <wp:extent cx="2296160" cy="5090795"/>
                <wp:effectExtent l="0" t="0" r="8890" b="14605"/>
                <wp:wrapNone/>
                <wp:docPr id="28" name="组合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6160" cy="5090795"/>
                          <a:chOff x="211932" y="507999"/>
                          <a:chExt cx="12896849" cy="29311601"/>
                        </a:xfrm>
                      </wpg:grpSpPr>
                      <pic:pic xmlns:pic="http://schemas.openxmlformats.org/drawingml/2006/picture">
                        <pic:nvPicPr>
                          <pic:cNvPr id="27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contrast="-20000"/>
                                    </a14:imgEffect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2831"/>
                          <a:stretch>
                            <a:fillRect/>
                          </a:stretch>
                        </pic:blipFill>
                        <pic:spPr>
                          <a:xfrm>
                            <a:off x="211932" y="507999"/>
                            <a:ext cx="7154068" cy="2931160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图片 51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70162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7365999" y="507999"/>
                            <a:ext cx="5742782" cy="2931160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7" o:spid="_x0000_s1026" o:spt="203" style="position:absolute;left:0pt;margin-left:122.15pt;margin-top:63.6pt;height:400.85pt;width:180.8pt;z-index:-251654144;mso-width-relative:page;mso-height-relative:page;" coordorigin="211932,507999" coordsize="12896849,29311601" o:gfxdata="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">
                <o:lock v:ext="edit" aspectratio="f"/>
                <v:shape id="图片 26" o:spid="_x0000_s1026" o:spt="75" type="#_x0000_t75" style="position:absolute;left:211932;top:507999;height:29311601;width:7154068;" filled="f" o:preferrelative="t" stroked="f" coordsize="21600,21600" o:gfxdata="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3JesH&#10;wAAAANs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8" cropright="41177f" o:title=""/>
                  <o:lock v:ext="edit" aspectratio="t"/>
                </v:shape>
                <v:shape id="图片 51" o:spid="_x0000_s1026" o:spt="75" type="#_x0000_t75" style="position:absolute;left:7365999;top:507999;flip:x;height:29311601;width:5742782;" filled="f" o:preferrelative="t" stroked="f" coordsize="21600,21600" o:gfxdata="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hgys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0" cropleft="1f" cropright="45981f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1390015</wp:posOffset>
                </wp:positionH>
                <wp:positionV relativeFrom="paragraph">
                  <wp:posOffset>1067435</wp:posOffset>
                </wp:positionV>
                <wp:extent cx="2322195" cy="428561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2195" cy="428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行楷体 W5" w:hAnsi="华康行楷体 W5" w:eastAsia="华康行楷体 W5" w:cs="华康行楷体 W5"/>
                                <w:b/>
                                <w:bCs/>
                                <w:color w:val="EBBD51"/>
                                <w:sz w:val="220"/>
                                <w:szCs w:val="2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华康行楷体 W5" w:hAnsi="华康行楷体 W5" w:eastAsia="华康行楷体 W5" w:cs="华康行楷体 W5"/>
                                <w:b/>
                                <w:bCs/>
                                <w:color w:val="EBBD51"/>
                                <w:sz w:val="216"/>
                                <w:szCs w:val="216"/>
                                <w:lang w:val="en-US" w:eastAsia="zh-CN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9.45pt;margin-top:84.05pt;height:337.45pt;width:182.85pt;z-index:251664384;mso-width-relative:page;mso-height-relative:page;" filled="f" stroked="f" coordsize="21600,21600" o:gfxdata="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DNHnWi2gAAAAsBAAAPAAAAAAAAAAEAIAAAACIA&#10;AABkcnMvZG93bnJldi54bWxQSwECFAAUAAAACACHTuJAx4DS/EACAABrBAAADgAAAAAAAAABACAA&#10;AAAp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eastAsia" w:ascii="华康行楷体 W5" w:hAnsi="华康行楷体 W5" w:eastAsia="华康行楷体 W5" w:cs="华康行楷体 W5"/>
                          <w:b/>
                          <w:bCs/>
                          <w:color w:val="EBBD51"/>
                          <w:sz w:val="220"/>
                          <w:szCs w:val="220"/>
                          <w:lang w:val="en-US" w:eastAsia="zh-CN"/>
                        </w:rPr>
                      </w:pPr>
                      <w:r>
                        <w:rPr>
                          <w:rFonts w:hint="eastAsia" w:ascii="华康行楷体 W5" w:hAnsi="华康行楷体 W5" w:eastAsia="华康行楷体 W5" w:cs="华康行楷体 W5"/>
                          <w:b/>
                          <w:bCs/>
                          <w:color w:val="EBBD51"/>
                          <w:sz w:val="216"/>
                          <w:szCs w:val="216"/>
                          <w:lang w:val="en-US" w:eastAsia="zh-CN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839470</wp:posOffset>
            </wp:positionV>
            <wp:extent cx="965200" cy="980440"/>
            <wp:effectExtent l="0" t="0" r="6350" b="10160"/>
            <wp:wrapNone/>
            <wp:docPr id="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6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5200" cy="980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5284470</wp:posOffset>
            </wp:positionH>
            <wp:positionV relativeFrom="paragraph">
              <wp:posOffset>4827270</wp:posOffset>
            </wp:positionV>
            <wp:extent cx="1165225" cy="1183640"/>
            <wp:effectExtent l="0" t="0" r="15875" b="16510"/>
            <wp:wrapNone/>
            <wp:docPr id="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6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165225" cy="1183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-1127760</wp:posOffset>
            </wp:positionH>
            <wp:positionV relativeFrom="paragraph">
              <wp:posOffset>-932815</wp:posOffset>
            </wp:positionV>
            <wp:extent cx="7579360" cy="10709275"/>
            <wp:effectExtent l="0" t="0" r="2540" b="15875"/>
            <wp:wrapNone/>
            <wp:docPr id="49" name="图片 49" descr="C:\Users\wly\Desktop\5c8a3943f2a01.jpg5c8a3943f2a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C:\Users\wly\Desktop\5c8a3943f2a01.jpg5c8a3943f2a01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79360" cy="1070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康行楷体 W5">
    <w:altName w:val="楷体_GB2312"/>
    <w:panose1 w:val="03000509000000000000"/>
    <w:charset w:val="86"/>
    <w:family w:val="auto"/>
    <w:pitch w:val="default"/>
    <w:sig w:usb0="00000000" w:usb1="00000000" w:usb2="00000012" w:usb3="00000000" w:csb0="00040001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F737D61"/>
    <w:rsid w:val="184A15CA"/>
    <w:rsid w:val="32F4321A"/>
    <w:rsid w:val="40F436F4"/>
    <w:rsid w:val="7F737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0fbcd75a-5509-4bb2-a26f-2106591965ad\&#33410;&#30446;&#21333;-&#24180;&#20250;&#33410;&#30446;&#2133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节目单-年会节目单.docx</Template>
  <Pages>2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2021-12-23T02:31:00Z</dcterms:created>
  <dc:creator>文档存本地丢失不负责</dc:creator>
  <cp:lastModifiedBy>泄凶卮赵坦</cp:lastModifiedBy>
  <dcterms:modified xsi:type="dcterms:W3CDTF">2021-12-23T09:19:31Z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SaveFontToCloudKey">
    <vt:lpwstr>2489197_btnclosed</vt:lpwstr>
  </property>
  <property fmtid="{D5CDD505-2E9C-101B-9397-08002B2CF9AE}" pid="4" name="KSOTemplateUUID">
    <vt:lpwstr>v1.0_mb_C3RorINax5pVowJeR3kXwg==</vt:lpwstr>
  </property>
  <property fmtid="{D5CDD505-2E9C-101B-9397-08002B2CF9AE}" pid="5" name="ICV">
    <vt:lpwstr>A022CB36F0CD465C87128F0C048C089C</vt:lpwstr>
  </property>
</Properties>
</file>