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830580</wp:posOffset>
                </wp:positionH>
                <wp:positionV relativeFrom="paragraph">
                  <wp:posOffset>802005</wp:posOffset>
                </wp:positionV>
                <wp:extent cx="4654550" cy="7967980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4550" cy="7967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ind w:right="278"/>
                              <w:jc w:val="left"/>
                              <w:textAlignment w:val="auto"/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44"/>
                                <w:szCs w:val="44"/>
                                <w:lang w:eastAsia="zh-CN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44"/>
                                <w:szCs w:val="44"/>
                                <w:lang w:eastAsia="zh-CN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董事长致新春贺词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ind w:right="278"/>
                              <w:jc w:val="left"/>
                              <w:textAlignment w:val="auto"/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44"/>
                                <w:szCs w:val="44"/>
                                <w:lang w:eastAsia="zh-CN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44"/>
                                <w:szCs w:val="44"/>
                                <w:lang w:eastAsia="zh-CN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庆典活动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ind w:right="278"/>
                              <w:jc w:val="left"/>
                              <w:textAlignment w:val="auto"/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44"/>
                                <w:szCs w:val="44"/>
                                <w:lang w:eastAsia="zh-CN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44"/>
                                <w:szCs w:val="44"/>
                                <w:lang w:eastAsia="zh-CN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颁奖活动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1.开场《四世同堂合家欢》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2.歌曲《中华好儿孙》(演唱：营销部)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3.小品《喜乐街》(表演：企划部)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4.联唱《闹新春》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(1)《万事如意》(表演者：XXX、XXX)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(2)《小镇姑娘》(表演者：XXX)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(3)京剧《三家店》选段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(4)《奔跑》(表演者：XXX)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(5)《最炫小苹果》(表演者：XXX)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5.相声《我忍不了》(表演者：XXX、XXX)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6.创意儿童节目《自古英雄出少年》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7.歌曲《回家的路》(表演者：XXX)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8.小品《车站奇遇》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9.歌曲《当你老了》(表演者：XXX)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10.歌曲《拉住妈妈的手》(表演者：XXX)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FFFF00"/>
                                <w:sz w:val="32"/>
                                <w:szCs w:val="28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5.4pt;margin-top:63.15pt;height:627.4pt;width:366.5pt;z-index:251675648;mso-width-relative:page;mso-height-relative:page;" filled="f" stroked="f" coordsize="21600,21600" o:gfxdata="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M4EE5raAAAADAEAAA8AAAAAAAAAAQAgAAAA&#10;IgAAAGRycy9kb3ducmV2LnhtbFBLAQIUABQAAAAIAIdO4kARI3LYQgIAAHcEAAAOAAAAAAAAAAEA&#10;IAAAACk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ind w:right="278"/>
                        <w:jc w:val="left"/>
                        <w:textAlignment w:val="auto"/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44"/>
                          <w:szCs w:val="44"/>
                          <w:lang w:eastAsia="zh-CN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44"/>
                          <w:szCs w:val="44"/>
                          <w:lang w:eastAsia="zh-CN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董事长致新春贺词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ind w:right="278"/>
                        <w:jc w:val="left"/>
                        <w:textAlignment w:val="auto"/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44"/>
                          <w:szCs w:val="44"/>
                          <w:lang w:eastAsia="zh-CN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44"/>
                          <w:szCs w:val="44"/>
                          <w:lang w:eastAsia="zh-CN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庆典活动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ind w:right="278"/>
                        <w:jc w:val="left"/>
                        <w:textAlignment w:val="auto"/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44"/>
                          <w:szCs w:val="44"/>
                          <w:lang w:eastAsia="zh-CN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44"/>
                          <w:szCs w:val="44"/>
                          <w:lang w:eastAsia="zh-CN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颁奖活动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1.开场《四世同堂合家欢》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2.歌曲《中华好儿孙》(演唱：营销部)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3.小品《喜乐街》(表演：企划部)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4.联唱《闹新春》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(1)《万事如意》(表演者：XXX、XXX)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(2)《小镇姑娘》(表演者：XXX)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(3)京剧《三家店》选段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(4)《奔跑》(表演者：XXX)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(5)《最炫小苹果》(表演者：XXX)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5.相声《我忍不了》(表演者：XXX、XXX)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6.创意儿童节目《自古英雄出少年》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7.歌曲《回家的路》(表演者：XXX)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8.小品《车站奇遇》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9.歌曲《当你老了》(表演者：XXX)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10.歌曲《拉住妈妈的手》(表演者：XXX)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FFFF00"/>
                          <w:sz w:val="32"/>
                          <w:szCs w:val="28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-3640455</wp:posOffset>
                </wp:positionH>
                <wp:positionV relativeFrom="paragraph">
                  <wp:posOffset>-3249930</wp:posOffset>
                </wp:positionV>
                <wp:extent cx="5984875" cy="4808220"/>
                <wp:effectExtent l="170815" t="0" r="0" b="0"/>
                <wp:wrapNone/>
                <wp:docPr id="47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4875" cy="4808220"/>
                          <a:chOff x="2491817" y="-8373808"/>
                          <a:chExt cx="17013176" cy="14389425"/>
                        </a:xfrm>
                        <a:effectLst>
                          <a:outerShdw blurRad="50800" dist="38100" dir="8100000" sx="102000" sy="102000" algn="tr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pic:pic xmlns:pic="http://schemas.openxmlformats.org/drawingml/2006/picture">
                        <pic:nvPicPr>
                          <pic:cNvPr id="48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4498901" y="-4296332"/>
                            <a:ext cx="9919959" cy="9919959"/>
                          </a:xfrm>
                          <a:prstGeom prst="rect">
                            <a:avLst/>
                          </a:prstGeom>
                          <a:effectLst>
                            <a:outerShdw blurRad="3810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49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734293" y="-3904342"/>
                            <a:ext cx="9919959" cy="9919959"/>
                          </a:xfrm>
                          <a:prstGeom prst="rect">
                            <a:avLst/>
                          </a:prstGeom>
                          <a:effectLst>
                            <a:outerShdw blurRad="3810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50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14057487" flipH="1">
                            <a:off x="2491817" y="-8373808"/>
                            <a:ext cx="9919959" cy="9919959"/>
                          </a:xfrm>
                          <a:prstGeom prst="rect">
                            <a:avLst/>
                          </a:prstGeom>
                          <a:effectLst>
                            <a:outerShdw blurRad="3810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51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16200000" flipH="1">
                            <a:off x="9585034" y="-7608512"/>
                            <a:ext cx="9919959" cy="9919959"/>
                          </a:xfrm>
                          <a:prstGeom prst="rect">
                            <a:avLst/>
                          </a:prstGeom>
                          <a:effectLst>
                            <a:outerShdw blurRad="3810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" o:spid="_x0000_s1026" o:spt="203" style="position:absolute;left:0pt;margin-left:-286.65pt;margin-top:-255.9pt;height:378.6pt;width:471.25pt;z-index:-251649024;mso-width-relative:page;mso-height-relative:page;" coordorigin="2491817,-8373808" coordsize="17013176,14389425" o:gfxdata="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">
                <o:lock v:ext="edit" aspectratio="f"/>
                <v:shape id="图片 32" o:spid="_x0000_s1026" o:spt="75" type="#_x0000_t75" style="position:absolute;left:4498901;top:-4296332;height:9919959;width:9919959;rotation:11796480f;" filled="f" o:preferrelative="t" stroked="f" coordsize="21600,21600" o:gfxdata="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6+YGC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4" o:title=""/>
                  <o:lock v:ext="edit" aspectratio="t"/>
                </v:shape>
                <v:shape id="图片 24" o:spid="_x0000_s1026" o:spt="75" type="#_x0000_t75" style="position:absolute;left:6734293;top:-3904342;height:9919959;width:9919959;" filled="f" o:preferrelative="t" stroked="f" coordsize="21600,21600" o:gfxdata="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vyE4G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4" o:title=""/>
                  <o:lock v:ext="edit" aspectratio="t"/>
                </v:shape>
                <v:shape id="图片 25" o:spid="_x0000_s1026" o:spt="75" type="#_x0000_t75" style="position:absolute;left:2491817;top:-8373808;flip:x;height:9919959;width:9919959;rotation:8238436f;" filled="f" o:preferrelative="t" stroked="f" coordsize="21600,21600" o:gfxdata="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o936d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4" o:title=""/>
                  <o:lock v:ext="edit" aspectratio="t"/>
                </v:shape>
                <v:shape id="图片 26" o:spid="_x0000_s1026" o:spt="75" type="#_x0000_t75" style="position:absolute;left:9585034;top:-7608512;flip:x;height:9919959;width:9919959;rotation:5898240f;" filled="f" o:preferrelative="t" stroked="f" coordsize="21600,21600" o:gfxdata="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Ucip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4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962025</wp:posOffset>
                </wp:positionH>
                <wp:positionV relativeFrom="paragraph">
                  <wp:posOffset>-222250</wp:posOffset>
                </wp:positionV>
                <wp:extent cx="4144010" cy="880110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4010" cy="880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1200" w:lineRule="exact"/>
                              <w:jc w:val="left"/>
                              <w:rPr>
                                <w:rFonts w:ascii="微软雅黑" w:hAnsi="微软雅黑" w:eastAsia="微软雅黑"/>
                                <w:b/>
                                <w:color w:val="FFFF00"/>
                                <w:sz w:val="76"/>
                                <w:szCs w:val="76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00"/>
                                <w:sz w:val="76"/>
                                <w:szCs w:val="76"/>
                                <w:lang w:val="en-US" w:eastAsia="zh-CN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00"/>
                                <w:sz w:val="76"/>
                                <w:szCs w:val="76"/>
                                <w:lang w:eastAsia="zh-CN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儿年会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00"/>
                                <w:sz w:val="76"/>
                                <w:szCs w:val="76"/>
                                <w14:textFill>
                                  <w14:gradFill>
                                    <w14:gsLst>
                                      <w14:gs w14:pos="0">
                                        <w14:srgbClr w14:val="FFFF00">
                                          <w14:tint w14:val="66000"/>
                                          <w14:satMod w14:val="160000"/>
                                        </w14:srgbClr>
                                      </w14:gs>
                                      <w14:gs w14:pos="50000">
                                        <w14:srgbClr w14:val="FFFF00">
                                          <w14:tint w14:val="44500"/>
                                          <w14:satMod w14:val="160000"/>
                                        </w14:srgbClr>
                                      </w14:gs>
                                      <w14:gs w14:pos="100000">
                                        <w14:srgbClr w14:val="FFFF00">
                                          <w14:tint w14:val="23500"/>
                                          <w14:satMod w14:val="160000"/>
                                        </w14:srgbClr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5.75pt;margin-top:-17.5pt;height:69.3pt;width:326.3pt;z-index:251668480;mso-width-relative:page;mso-height-relative:page;" filled="f" stroked="f" coordsize="21600,21600" o:gfxdata="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RkjEL9oAAAALAQAADwAAAAAAAAABACAAAAAi&#10;AAAAZHJzL2Rvd25yZXYueG1sUEsBAhQAFAAAAAgAh07iQGsDgz5BAgAAdgQAAA4AAAAAAAAAAQAg&#10;AAAAKQ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1200" w:lineRule="exact"/>
                        <w:jc w:val="left"/>
                        <w:rPr>
                          <w:rFonts w:ascii="微软雅黑" w:hAnsi="微软雅黑" w:eastAsia="微软雅黑"/>
                          <w:b/>
                          <w:color w:val="FFFF00"/>
                          <w:sz w:val="76"/>
                          <w:szCs w:val="76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00"/>
                          <w:sz w:val="76"/>
                          <w:szCs w:val="76"/>
                          <w:lang w:val="en-US" w:eastAsia="zh-CN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XX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color w:val="FFFF00"/>
                          <w:sz w:val="76"/>
                          <w:szCs w:val="76"/>
                          <w:lang w:eastAsia="zh-CN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儿年会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color w:val="FFFF00"/>
                          <w:sz w:val="76"/>
                          <w:szCs w:val="76"/>
                          <w14:textFill>
                            <w14:gradFill>
                              <w14:gsLst>
                                <w14:gs w14:pos="0">
                                  <w14:srgbClr w14:val="FFFF00">
                                    <w14:tint w14:val="66000"/>
                                    <w14:satMod w14:val="160000"/>
                                  </w14:srgbClr>
                                </w14:gs>
                                <w14:gs w14:pos="50000">
                                  <w14:srgbClr w14:val="FFFF00">
                                    <w14:tint w14:val="44500"/>
                                    <w14:satMod w14:val="160000"/>
                                  </w14:srgbClr>
                                </w14:gs>
                                <w14:gs w14:pos="100000">
                                  <w14:srgbClr w14:val="FFFF00">
                                    <w14:tint w14:val="23500"/>
                                    <w14:satMod w14:val="160000"/>
                                  </w14:srgbClr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-2326005</wp:posOffset>
            </wp:positionH>
            <wp:positionV relativeFrom="paragraph">
              <wp:posOffset>7672070</wp:posOffset>
            </wp:positionV>
            <wp:extent cx="10932795" cy="2135505"/>
            <wp:effectExtent l="0" t="0" r="1905" b="17145"/>
            <wp:wrapNone/>
            <wp:docPr id="5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8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32795" cy="2135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column">
                  <wp:posOffset>-1428750</wp:posOffset>
                </wp:positionH>
                <wp:positionV relativeFrom="paragraph">
                  <wp:posOffset>-914400</wp:posOffset>
                </wp:positionV>
                <wp:extent cx="8171815" cy="10695305"/>
                <wp:effectExtent l="0" t="0" r="635" b="10795"/>
                <wp:wrapNone/>
                <wp:docPr id="44" name="组合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71815" cy="10695305"/>
                          <a:chOff x="5424" y="298"/>
                          <a:chExt cx="12869" cy="16843"/>
                        </a:xfrm>
                      </wpg:grpSpPr>
                      <pic:pic xmlns:pic="http://schemas.openxmlformats.org/drawingml/2006/picture">
                        <pic:nvPicPr>
                          <pic:cNvPr id="45" name="图片 1" descr="32_0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5469" y="298"/>
                            <a:ext cx="12824" cy="85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" name="图片 2" descr="32_0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5424" y="8578"/>
                            <a:ext cx="12824" cy="856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12.5pt;margin-top:-72pt;height:842.15pt;width:643.45pt;z-index:-251650048;mso-width-relative:page;mso-height-relative:page;" coordorigin="5424,298" coordsize="12869,16843" o:gfxdata="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">
                <o:lock v:ext="edit" aspectratio="f"/>
                <v:shape id="图片 1" o:spid="_x0000_s1026" o:spt="75" alt="32_01" type="#_x0000_t75" style="position:absolute;left:5469;top:298;height:8563;width:12824;" filled="f" o:preferrelative="t" stroked="f" coordsize="21600,21600" o:gfxdata="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iQZf0&#10;wAAAANs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6" o:title=""/>
                  <o:lock v:ext="edit" aspectratio="t"/>
                </v:shape>
                <v:shape id="图片 2" o:spid="_x0000_s1026" o:spt="75" alt="32_01" type="#_x0000_t75" style="position:absolute;left:5424;top:8578;height:8563;width:12824;" filled="f" o:preferrelative="t" stroked="f" coordsize="21600,21600" o:gfxdata="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KTCYO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6" o:title=""/>
                  <o:lock v:ext="edit" aspectratio="t"/>
                </v:shape>
              </v:group>
            </w:pict>
          </mc:Fallback>
        </mc:AlternateContent>
      </w:r>
    </w:p>
    <w:p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-2326005</wp:posOffset>
            </wp:positionH>
            <wp:positionV relativeFrom="paragraph">
              <wp:posOffset>7672070</wp:posOffset>
            </wp:positionV>
            <wp:extent cx="10932795" cy="2135505"/>
            <wp:effectExtent l="0" t="0" r="1905" b="17145"/>
            <wp:wrapNone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32795" cy="2135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677545</wp:posOffset>
            </wp:positionH>
            <wp:positionV relativeFrom="paragraph">
              <wp:posOffset>1408430</wp:posOffset>
            </wp:positionV>
            <wp:extent cx="3629660" cy="6200775"/>
            <wp:effectExtent l="0" t="0" r="0" b="0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lum contrast="-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597" t="47295" r="13395"/>
                    <a:stretch>
                      <a:fillRect/>
                    </a:stretch>
                  </pic:blipFill>
                  <pic:spPr>
                    <a:xfrm>
                      <a:off x="0" y="0"/>
                      <a:ext cx="3629660" cy="62007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1952625</wp:posOffset>
            </wp:positionV>
            <wp:extent cx="1971040" cy="4772660"/>
            <wp:effectExtent l="0" t="0" r="10160" b="8890"/>
            <wp:wrapNone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lum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069" t="19225" r="17580" b="33863"/>
                    <a:stretch>
                      <a:fillRect/>
                    </a:stretch>
                  </pic:blipFill>
                  <pic:spPr>
                    <a:xfrm>
                      <a:off x="3019425" y="2981960"/>
                      <a:ext cx="1971040" cy="4772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-1524000</wp:posOffset>
            </wp:positionH>
            <wp:positionV relativeFrom="paragraph">
              <wp:posOffset>3246120</wp:posOffset>
            </wp:positionV>
            <wp:extent cx="2191385" cy="1573530"/>
            <wp:effectExtent l="0" t="0" r="0" b="0"/>
            <wp:wrapNone/>
            <wp:docPr id="2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7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438" r="77656" b="29932"/>
                    <a:stretch>
                      <a:fillRect/>
                    </a:stretch>
                  </pic:blipFill>
                  <pic:spPr>
                    <a:xfrm>
                      <a:off x="0" y="0"/>
                      <a:ext cx="2191385" cy="1573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5152390</wp:posOffset>
            </wp:positionH>
            <wp:positionV relativeFrom="paragraph">
              <wp:posOffset>5206365</wp:posOffset>
            </wp:positionV>
            <wp:extent cx="1572260" cy="1318260"/>
            <wp:effectExtent l="0" t="0" r="0" b="0"/>
            <wp:wrapNone/>
            <wp:docPr id="3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7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438" r="77656" b="29932"/>
                    <a:stretch>
                      <a:fillRect/>
                    </a:stretch>
                  </pic:blipFill>
                  <pic:spPr>
                    <a:xfrm>
                      <a:off x="0" y="0"/>
                      <a:ext cx="1572260" cy="1318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-466725</wp:posOffset>
            </wp:positionH>
            <wp:positionV relativeFrom="paragraph">
              <wp:posOffset>1798955</wp:posOffset>
            </wp:positionV>
            <wp:extent cx="955040" cy="1057910"/>
            <wp:effectExtent l="0" t="0" r="0" b="0"/>
            <wp:wrapNone/>
            <wp:docPr id="5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822" t="37493" b="52038"/>
                    <a:stretch>
                      <a:fillRect/>
                    </a:stretch>
                  </pic:blipFill>
                  <pic:spPr>
                    <a:xfrm>
                      <a:off x="0" y="0"/>
                      <a:ext cx="955559" cy="10585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-1428750</wp:posOffset>
                </wp:positionH>
                <wp:positionV relativeFrom="paragraph">
                  <wp:posOffset>-914400</wp:posOffset>
                </wp:positionV>
                <wp:extent cx="8171815" cy="10695305"/>
                <wp:effectExtent l="0" t="0" r="635" b="10795"/>
                <wp:wrapNone/>
                <wp:docPr id="82" name="组合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71815" cy="10695305"/>
                          <a:chOff x="5424" y="298"/>
                          <a:chExt cx="12869" cy="16843"/>
                        </a:xfrm>
                      </wpg:grpSpPr>
                      <pic:pic xmlns:pic="http://schemas.openxmlformats.org/drawingml/2006/picture">
                        <pic:nvPicPr>
                          <pic:cNvPr id="83" name="图片 1" descr="32_0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5469" y="298"/>
                            <a:ext cx="12824" cy="85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" name="图片 2" descr="32_0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5424" y="8578"/>
                            <a:ext cx="12824" cy="856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12.5pt;margin-top:-72pt;height:842.15pt;width:643.45pt;z-index:-251646976;mso-width-relative:page;mso-height-relative:page;" coordorigin="5424,298" coordsize="12869,16843" o:gfxdata="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">
                <o:lock v:ext="edit" aspectratio="f"/>
                <v:shape id="图片 1" o:spid="_x0000_s1026" o:spt="75" alt="32_01" type="#_x0000_t75" style="position:absolute;left:5469;top:298;height:8563;width:12824;" filled="f" o:preferrelative="t" stroked="f" coordsize="21600,21600" o:gfxdata="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5XRCB&#10;wAAAANs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6" o:title=""/>
                  <o:lock v:ext="edit" aspectratio="t"/>
                </v:shape>
                <v:shape id="图片 2" o:spid="_x0000_s1026" o:spt="75" alt="32_01" type="#_x0000_t75" style="position:absolute;left:5424;top:8578;height:8563;width:12824;" filled="f" o:preferrelative="t" stroked="f" coordsize="21600,21600" o:gfxdata="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a0iPW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6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504825</wp:posOffset>
            </wp:positionH>
            <wp:positionV relativeFrom="paragraph">
              <wp:posOffset>-1258570</wp:posOffset>
            </wp:positionV>
            <wp:extent cx="1889760" cy="2093595"/>
            <wp:effectExtent l="0" t="0" r="0" b="0"/>
            <wp:wrapNone/>
            <wp:docPr id="13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822" t="37493" b="52038"/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2093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4562475</wp:posOffset>
            </wp:positionH>
            <wp:positionV relativeFrom="paragraph">
              <wp:posOffset>2560955</wp:posOffset>
            </wp:positionV>
            <wp:extent cx="878205" cy="972820"/>
            <wp:effectExtent l="0" t="0" r="0" b="0"/>
            <wp:wrapNone/>
            <wp:docPr id="1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822" t="37493" b="52038"/>
                    <a:stretch>
                      <a:fillRect/>
                    </a:stretch>
                  </pic:blipFill>
                  <pic:spPr>
                    <a:xfrm>
                      <a:off x="0" y="0"/>
                      <a:ext cx="878205" cy="972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4924425</wp:posOffset>
            </wp:positionH>
            <wp:positionV relativeFrom="paragraph">
              <wp:posOffset>1227455</wp:posOffset>
            </wp:positionV>
            <wp:extent cx="1693545" cy="1876425"/>
            <wp:effectExtent l="0" t="0" r="0" b="0"/>
            <wp:wrapNone/>
            <wp:docPr id="16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822" t="37493" b="52038"/>
                    <a:stretch>
                      <a:fillRect/>
                    </a:stretch>
                  </pic:blipFill>
                  <pic:spPr>
                    <a:xfrm>
                      <a:off x="0" y="0"/>
                      <a:ext cx="169354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274955</wp:posOffset>
                </wp:positionH>
                <wp:positionV relativeFrom="paragraph">
                  <wp:posOffset>-884555</wp:posOffset>
                </wp:positionV>
                <wp:extent cx="19050" cy="400050"/>
                <wp:effectExtent l="0" t="0" r="0" b="0"/>
                <wp:wrapNone/>
                <wp:docPr id="21" name="直接连接符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050" cy="400050"/>
                        </a:xfrm>
                        <a:prstGeom prst="line">
                          <a:avLst/>
                        </a:prstGeom>
                        <a:ln>
                          <a:solidFill>
                            <a:srgbClr val="DA382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 y;margin-left:21.65pt;margin-top:-69.65pt;height:31.5pt;width:1.5pt;z-index:251671552;mso-width-relative:page;mso-height-relative:page;" filled="f" stroked="t" coordsize="21600,21600" o:gfxdata="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Bp0Op91gAAAAoBAAAPAAAAAAAAAAEAIAAAACIAAABkcnMvZG93bnJldi54bWxQSwEC&#10;FAAUAAAACACHTuJAmOWmUvYBAADKAwAADgAAAAAAAAABACAAAAAlAQAAZHJzL2Uyb0RvYy54bWxQ&#10;SwUGAAAAAAYABgBZAQAAjQUAAAAA&#10;">
                <v:fill on="f" focussize="0,0"/>
                <v:stroke weight="0.5pt" color="#DA382D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-458470</wp:posOffset>
                </wp:positionH>
                <wp:positionV relativeFrom="paragraph">
                  <wp:posOffset>-827405</wp:posOffset>
                </wp:positionV>
                <wp:extent cx="19050" cy="400050"/>
                <wp:effectExtent l="0" t="0" r="0" b="0"/>
                <wp:wrapNone/>
                <wp:docPr id="20" name="直接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684530" y="1270"/>
                          <a:ext cx="19050" cy="400050"/>
                        </a:xfrm>
                        <a:prstGeom prst="line">
                          <a:avLst/>
                        </a:prstGeom>
                        <a:ln>
                          <a:solidFill>
                            <a:srgbClr val="DA382D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 y;margin-left:-36.1pt;margin-top:-65.15pt;height:31.5pt;width:1.5pt;z-index:251662336;mso-width-relative:page;mso-height-relative:page;" filled="f" stroked="t" coordsize="21600,21600" o:gfxdata="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IkTRijYAAAADAEAAA8AAAAAAAAAAQAgAAAAIgAAAGRycy9kb3du&#10;cmV2LnhtbFBLAQIUABQAAAAIAIdO4kDfJKTa/wEAANIDAAAOAAAAAAAAAAEAIAAAACcBAABkcnMv&#10;ZTJvRG9jLnhtbFBLBQYAAAAABgAGAFkBAACYBQAAAAA=&#10;">
                <v:fill on="f" focussize="0,0"/>
                <v:stroke weight="0.5pt" color="#DA382D [3204]" miterlimit="8" joinstyle="miter"/>
                <v:imagedata o:title=""/>
                <o:lock v:ext="edit" aspectratio="f"/>
              </v:line>
            </w:pict>
          </mc:Fallback>
        </mc:AlternateContent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-1228725</wp:posOffset>
            </wp:positionH>
            <wp:positionV relativeFrom="paragraph">
              <wp:posOffset>-483870</wp:posOffset>
            </wp:positionV>
            <wp:extent cx="1878330" cy="1632585"/>
            <wp:effectExtent l="0" t="0" r="0" b="5715"/>
            <wp:wrapNone/>
            <wp:docPr id="8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24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6789" b="64144"/>
                    <a:stretch>
                      <a:fillRect/>
                    </a:stretch>
                  </pic:blipFill>
                  <pic:spPr>
                    <a:xfrm>
                      <a:off x="0" y="0"/>
                      <a:ext cx="1878330" cy="1632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674624" behindDoc="1" locked="0" layoutInCell="1" allowOverlap="1">
                <wp:simplePos x="0" y="0"/>
                <wp:positionH relativeFrom="column">
                  <wp:posOffset>-1134110</wp:posOffset>
                </wp:positionH>
                <wp:positionV relativeFrom="paragraph">
                  <wp:posOffset>7486650</wp:posOffset>
                </wp:positionV>
                <wp:extent cx="4170045" cy="2304415"/>
                <wp:effectExtent l="16510" t="139065" r="194945" b="33020"/>
                <wp:wrapNone/>
                <wp:docPr id="5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4170045" cy="2304415"/>
                          <a:chOff x="10487" y="6076"/>
                          <a:chExt cx="8712" cy="4724"/>
                        </a:xfrm>
                        <a:effectLst>
                          <a:outerShdw blurRad="50800" dist="38100" dir="18900000" sx="103000" sy="103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487" y="7882"/>
                            <a:ext cx="6092" cy="29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573" y="6076"/>
                            <a:ext cx="4627" cy="47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" o:spid="_x0000_s1026" o:spt="203" style="position:absolute;left:0pt;flip:x;margin-left:-89.3pt;margin-top:589.5pt;height:181.45pt;width:328.35pt;z-index:-251641856;mso-width-relative:page;mso-height-relative:page;" coordorigin="10487,6076" coordsize="8712,4724" o:gfxdata="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">
                <o:lock v:ext="edit" aspectratio="f"/>
                <v:shape id="_x0000_s1026" o:spid="_x0000_s1026" o:spt="75" type="#_x0000_t75" style="position:absolute;left:10487;top:7882;height:2918;width:6092;" filled="f" o:preferrelative="t" stroked="f" coordsize="21600,21600" o:gfxdata="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4whr7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2" o:title=""/>
                  <o:lock v:ext="edit" aspectratio="t"/>
                </v:shape>
                <v:shape id="图片 17" o:spid="_x0000_s1026" o:spt="75" type="#_x0000_t75" style="position:absolute;left:14573;top:6076;height:4724;width:4627;" filled="f" o:preferrelative="t" stroked="f" coordsize="21600,21600" o:gfxdata="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SnWP/twAAANo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13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4624" behindDoc="1" locked="0" layoutInCell="1" allowOverlap="1">
                <wp:simplePos x="0" y="0"/>
                <wp:positionH relativeFrom="column">
                  <wp:posOffset>1800225</wp:posOffset>
                </wp:positionH>
                <wp:positionV relativeFrom="paragraph">
                  <wp:posOffset>7383145</wp:posOffset>
                </wp:positionV>
                <wp:extent cx="4608195" cy="2398395"/>
                <wp:effectExtent l="208280" t="141605" r="22225" b="31750"/>
                <wp:wrapNone/>
                <wp:docPr id="4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08195" cy="2398395"/>
                          <a:chOff x="10487" y="6076"/>
                          <a:chExt cx="8712" cy="4724"/>
                        </a:xfrm>
                        <a:effectLst>
                          <a:outerShdw blurRad="50800" dist="38100" dir="13500000" sx="103000" sy="103000" algn="br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pic:pic xmlns:pic="http://schemas.openxmlformats.org/drawingml/2006/picture">
                        <pic:nvPicPr>
                          <pic:cNvPr id="3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487" y="7882"/>
                            <a:ext cx="6092" cy="29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573" y="6076"/>
                            <a:ext cx="4627" cy="47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" o:spid="_x0000_s1026" o:spt="203" style="position:absolute;left:0pt;margin-left:141.75pt;margin-top:581.35pt;height:188.85pt;width:362.85pt;z-index:-251641856;mso-width-relative:page;mso-height-relative:page;" coordorigin="10487,6076" coordsize="8712,4724" o:gfxdata="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">
                <o:lock v:ext="edit" aspectratio="f"/>
                <v:shape id="图片 6" o:spid="_x0000_s1026" o:spt="75" type="#_x0000_t75" style="position:absolute;left:10487;top:7882;height:2918;width:6092;" filled="f" o:preferrelative="t" stroked="f" coordsize="21600,21600" o:gfxdata="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v7gje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2" o:title=""/>
                  <o:lock v:ext="edit" aspectratio="t"/>
                </v:shape>
                <v:shape id="图片 17" o:spid="_x0000_s1026" o:spt="75" type="#_x0000_t75" style="position:absolute;left:14573;top:6076;height:4724;width:4627;" filled="f" o:preferrelative="t" stroked="f" coordsize="21600,21600" o:gfxdata="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1XB2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3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3600" behindDoc="1" locked="0" layoutInCell="1" allowOverlap="1">
                <wp:simplePos x="0" y="0"/>
                <wp:positionH relativeFrom="column">
                  <wp:posOffset>2893695</wp:posOffset>
                </wp:positionH>
                <wp:positionV relativeFrom="paragraph">
                  <wp:posOffset>-3116580</wp:posOffset>
                </wp:positionV>
                <wp:extent cx="5984875" cy="4808220"/>
                <wp:effectExtent l="170815" t="0" r="0" b="0"/>
                <wp:wrapNone/>
                <wp:docPr id="2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4875" cy="4808220"/>
                          <a:chOff x="2491817" y="-8373808"/>
                          <a:chExt cx="17013176" cy="14389425"/>
                        </a:xfrm>
                        <a:effectLst>
                          <a:outerShdw blurRad="50800" dist="38100" dir="8100000" sx="102000" sy="102000" algn="tr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pic:pic xmlns:pic="http://schemas.openxmlformats.org/drawingml/2006/picture">
                        <pic:nvPicPr>
                          <pic:cNvPr id="33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4498901" y="-4296332"/>
                            <a:ext cx="9919959" cy="9919959"/>
                          </a:xfrm>
                          <a:prstGeom prst="rect">
                            <a:avLst/>
                          </a:prstGeom>
                          <a:effectLst>
                            <a:outerShdw blurRad="3810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25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734293" y="-3904342"/>
                            <a:ext cx="9919959" cy="9919959"/>
                          </a:xfrm>
                          <a:prstGeom prst="rect">
                            <a:avLst/>
                          </a:prstGeom>
                          <a:effectLst>
                            <a:outerShdw blurRad="3810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26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14057487" flipH="1">
                            <a:off x="2491817" y="-8373808"/>
                            <a:ext cx="9919959" cy="9919959"/>
                          </a:xfrm>
                          <a:prstGeom prst="rect">
                            <a:avLst/>
                          </a:prstGeom>
                          <a:effectLst>
                            <a:outerShdw blurRad="3810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27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16200000" flipH="1">
                            <a:off x="9585034" y="-7608512"/>
                            <a:ext cx="9919959" cy="9919959"/>
                          </a:xfrm>
                          <a:prstGeom prst="rect">
                            <a:avLst/>
                          </a:prstGeom>
                          <a:effectLst>
                            <a:outerShdw blurRad="3810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1" o:spid="_x0000_s1026" o:spt="203" style="position:absolute;left:0pt;margin-left:227.85pt;margin-top:-245.4pt;height:378.6pt;width:471.25pt;z-index:-251642880;mso-width-relative:page;mso-height-relative:page;" coordorigin="2491817,-8373808" coordsize="17013176,14389425" o:gfxdata="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">
                <o:lock v:ext="edit" aspectratio="f"/>
                <v:shape id="图片 32" o:spid="_x0000_s1026" o:spt="75" type="#_x0000_t75" style="position:absolute;left:4498901;top:-4296332;height:9919959;width:9919959;rotation:11796480f;" filled="f" o:preferrelative="t" stroked="f" coordsize="21600,21600" o:gfxdata="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IHIFs&#10;wAAAANs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4" o:title=""/>
                  <o:lock v:ext="edit" aspectratio="t"/>
                </v:shape>
                <v:shape id="图片 24" o:spid="_x0000_s1026" o:spt="75" type="#_x0000_t75" style="position:absolute;left:6734293;top:-3904342;height:9919959;width:9919959;" filled="f" o:preferrelative="t" stroked="f" coordsize="21600,21600" o:gfxdata="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2D8J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" o:title=""/>
                  <o:lock v:ext="edit" aspectratio="t"/>
                </v:shape>
                <v:shape id="图片 25" o:spid="_x0000_s1026" o:spt="75" type="#_x0000_t75" style="position:absolute;left:2491817;top:-8373808;flip:x;height:9919959;width:9919959;rotation:8238436f;" filled="f" o:preferrelative="t" stroked="f" coordsize="21600,21600" o:gfxdata="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VDAP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" o:title=""/>
                  <o:lock v:ext="edit" aspectratio="t"/>
                </v:shape>
                <v:shape id="图片 26" o:spid="_x0000_s1026" o:spt="75" type="#_x0000_t75" style="position:absolute;left:9585034;top:-7608512;flip:x;height:9919959;width:9919959;rotation:5898240f;" filled="f" o:preferrelative="t" stroked="f" coordsize="21600,21600" o:gfxdata="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5Gw0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" o:title=""/>
                  <o:lock v:ext="edit" aspectratio="t"/>
                </v:shape>
              </v:group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5A9571F"/>
    <w:rsid w:val="302A0674"/>
    <w:rsid w:val="45A9571F"/>
    <w:rsid w:val="67A35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72c267c7-3495-4796-bcc2-2ec598fd7466\&#24180;&#20250;&#33410;&#30446;&#21333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年会节目单.docx</Template>
  <Pages>2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2021-12-23T02:31:00Z</dcterms:created>
  <dc:creator>Administrator</dc:creator>
  <cp:lastModifiedBy>泄凶卮赵坦</cp:lastModifiedBy>
  <dcterms:modified xsi:type="dcterms:W3CDTF">2021-12-23T09:19:32Z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KSOTemplateUUID">
    <vt:lpwstr>v1.0_mb_yIQyDpQZU+fJlmpi16xrqA==</vt:lpwstr>
  </property>
  <property fmtid="{D5CDD505-2E9C-101B-9397-08002B2CF9AE}" pid="4" name="ICV">
    <vt:lpwstr>4E2940C5F6F144EFA194362ACB251046</vt:lpwstr>
  </property>
</Properties>
</file>