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52F85" w14:textId="31F2C85A" w:rsidR="00B5426B" w:rsidRDefault="00AF658F">
      <w:r>
        <w:rPr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6EECC307" wp14:editId="49FCF8EA">
                <wp:simplePos x="0" y="0"/>
                <wp:positionH relativeFrom="column">
                  <wp:posOffset>2696845</wp:posOffset>
                </wp:positionH>
                <wp:positionV relativeFrom="paragraph">
                  <wp:posOffset>7005955</wp:posOffset>
                </wp:positionV>
                <wp:extent cx="3089910" cy="789940"/>
                <wp:effectExtent l="0" t="0" r="0" b="0"/>
                <wp:wrapNone/>
                <wp:docPr id="64" name="组合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9088" y="11463"/>
                          <a:chExt cx="4866" cy="1244"/>
                        </a:xfrm>
                      </wpg:grpSpPr>
                      <wps:wsp>
                        <wps:cNvPr id="51" name="文本框 19"/>
                        <wps:cNvSpPr txBox="1"/>
                        <wps:spPr>
                          <a:xfrm>
                            <a:off x="9088" y="11463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DACB1F4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06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小品《斑马线》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52" name="文本框 20"/>
                        <wps:cNvSpPr txBox="1"/>
                        <wps:spPr>
                          <a:xfrm>
                            <a:off x="9763" y="12219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B8301D2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表演部门：安全办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53" name="直接连接符 12"/>
                        <wps:cNvCnPr/>
                        <wps:spPr>
                          <a:xfrm>
                            <a:off x="9088" y="12145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CC307" id="组合 64" o:spid="_x0000_s1026" style="position:absolute;left:0;text-align:left;margin-left:212.35pt;margin-top:551.65pt;width:243.3pt;height:62.2pt;z-index:251636736" coordorigin="9088,11463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19" o:spid="_x0000_s1027" type="#_x0000_t202" style="position:absolute;left:9088;top:11463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<v:textbox>
                    <w:txbxContent>
                      <w:p w14:paraId="3DACB1F4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06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小品《斑马线》</w:t>
                        </w:r>
                      </w:p>
                    </w:txbxContent>
                  </v:textbox>
                </v:shape>
                <v:shape id="文本框 20" o:spid="_x0000_s1028" type="#_x0000_t202" style="position:absolute;left:9763;top:12219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5ij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" filled="f" stroked="f" strokeweight=".5pt">
                  <v:textbox>
                    <w:txbxContent>
                      <w:p w14:paraId="4B8301D2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表演部门：安全办</w:t>
                        </w:r>
                      </w:p>
                    </w:txbxContent>
                  </v:textbox>
                </v:shape>
                <v:line id="直接连接符 12" o:spid="_x0000_s1029" style="position:absolute;visibility:visible;mso-wrap-style:square" from="9088,12145" to="12028,12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61DFF67C" wp14:editId="67FFE217">
                <wp:simplePos x="0" y="0"/>
                <wp:positionH relativeFrom="column">
                  <wp:posOffset>2696845</wp:posOffset>
                </wp:positionH>
                <wp:positionV relativeFrom="paragraph">
                  <wp:posOffset>4285615</wp:posOffset>
                </wp:positionV>
                <wp:extent cx="3089910" cy="789940"/>
                <wp:effectExtent l="0" t="0" r="0" b="0"/>
                <wp:wrapNone/>
                <wp:docPr id="61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1477" y="6990"/>
                          <a:chExt cx="4866" cy="1244"/>
                        </a:xfrm>
                      </wpg:grpSpPr>
                      <wps:wsp>
                        <wps:cNvPr id="39" name="文本框 19"/>
                        <wps:cNvSpPr txBox="1"/>
                        <wps:spPr>
                          <a:xfrm>
                            <a:off x="11477" y="6990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1013EDD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03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舞蹈《天鹅湖》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0" name="文本框 20"/>
                        <wps:cNvSpPr txBox="1"/>
                        <wps:spPr>
                          <a:xfrm>
                            <a:off x="12152" y="7746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5A1D44C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表演部门：办公室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1" name="直接连接符 12"/>
                        <wps:cNvCnPr/>
                        <wps:spPr>
                          <a:xfrm>
                            <a:off x="11477" y="7672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FF67C" id="组合 61" o:spid="_x0000_s1030" style="position:absolute;left:0;text-align:left;margin-left:212.35pt;margin-top:337.45pt;width:243.3pt;height:62.2pt;z-index:251639808" coordorigin="11477,6990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">
                <v:shape id="文本框 19" o:spid="_x0000_s1031" type="#_x0000_t202" style="position:absolute;left:11477;top:6990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<v:textbox>
                    <w:txbxContent>
                      <w:p w14:paraId="51013EDD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03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舞蹈《天鹅湖》</w:t>
                        </w:r>
                      </w:p>
                    </w:txbxContent>
                  </v:textbox>
                </v:shape>
                <v:shape id="文本框 20" o:spid="_x0000_s1032" type="#_x0000_t202" style="position:absolute;left:12152;top:7746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<v:textbox>
                    <w:txbxContent>
                      <w:p w14:paraId="15A1D44C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表演部门：办公室</w:t>
                        </w:r>
                      </w:p>
                    </w:txbxContent>
                  </v:textbox>
                </v:shape>
                <v:line id="直接连接符 12" o:spid="_x0000_s1033" style="position:absolute;visibility:visible;mso-wrap-style:square" from="11477,7672" to="14417,7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5E916D89" wp14:editId="0C24112A">
                <wp:simplePos x="0" y="0"/>
                <wp:positionH relativeFrom="column">
                  <wp:posOffset>2696845</wp:posOffset>
                </wp:positionH>
                <wp:positionV relativeFrom="paragraph">
                  <wp:posOffset>5192395</wp:posOffset>
                </wp:positionV>
                <wp:extent cx="3089910" cy="789940"/>
                <wp:effectExtent l="0" t="0" r="0" b="0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1477" y="8481"/>
                          <a:chExt cx="4866" cy="1244"/>
                        </a:xfrm>
                      </wpg:grpSpPr>
                      <wps:wsp>
                        <wps:cNvPr id="35" name="文本框 19"/>
                        <wps:cNvSpPr txBox="1"/>
                        <wps:spPr>
                          <a:xfrm>
                            <a:off x="11477" y="8481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AD609BF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04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歌曲《我的未来不是梦》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6" name="文本框 20"/>
                        <wps:cNvSpPr txBox="1"/>
                        <wps:spPr>
                          <a:xfrm>
                            <a:off x="12152" y="9237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EB789C6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表演部门：设计部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7" name="直接连接符 12"/>
                        <wps:cNvCnPr/>
                        <wps:spPr>
                          <a:xfrm>
                            <a:off x="11477" y="9163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916D89" id="组合 62" o:spid="_x0000_s1034" style="position:absolute;left:0;text-align:left;margin-left:212.35pt;margin-top:408.85pt;width:243.3pt;height:62.2pt;z-index:251642880" coordorigin="11477,8481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">
                <v:shape id="文本框 19" o:spid="_x0000_s1035" type="#_x0000_t202" style="position:absolute;left:11477;top:8481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<v:textbox>
                    <w:txbxContent>
                      <w:p w14:paraId="2AD609BF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04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歌曲《我的未来不是梦》</w:t>
                        </w:r>
                      </w:p>
                    </w:txbxContent>
                  </v:textbox>
                </v:shape>
                <v:shape id="文本框 20" o:spid="_x0000_s1036" type="#_x0000_t202" style="position:absolute;left:12152;top:9237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<v:textbox>
                    <w:txbxContent>
                      <w:p w14:paraId="7EB789C6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表演部门：设计部</w:t>
                        </w:r>
                      </w:p>
                    </w:txbxContent>
                  </v:textbox>
                </v:shape>
                <v:line id="直接连接符 12" o:spid="_x0000_s1037" style="position:absolute;visibility:visible;mso-wrap-style:square" from="11477,9163" to="14417,91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5EB33D6A" wp14:editId="1D47FE73">
                <wp:simplePos x="0" y="0"/>
                <wp:positionH relativeFrom="column">
                  <wp:posOffset>2696845</wp:posOffset>
                </wp:positionH>
                <wp:positionV relativeFrom="paragraph">
                  <wp:posOffset>6099175</wp:posOffset>
                </wp:positionV>
                <wp:extent cx="3089910" cy="789940"/>
                <wp:effectExtent l="0" t="0" r="0" b="0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9088" y="9959"/>
                          <a:chExt cx="4866" cy="1244"/>
                        </a:xfrm>
                      </wpg:grpSpPr>
                      <wps:wsp>
                        <wps:cNvPr id="55" name="文本框 19"/>
                        <wps:cNvSpPr txBox="1"/>
                        <wps:spPr>
                          <a:xfrm>
                            <a:off x="9088" y="995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37F80EE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05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歌曲《拼搏》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56" name="文本框 20"/>
                        <wps:cNvSpPr txBox="1"/>
                        <wps:spPr>
                          <a:xfrm>
                            <a:off x="9763" y="10715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C179BC0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表演部门：事业群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57" name="直接连接符 12"/>
                        <wps:cNvCnPr/>
                        <wps:spPr>
                          <a:xfrm>
                            <a:off x="9088" y="10641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B33D6A" id="组合 63" o:spid="_x0000_s1038" style="position:absolute;left:0;text-align:left;margin-left:212.35pt;margin-top:480.25pt;width:243.3pt;height:62.2pt;z-index:251648000" coordorigin="9088,995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">
                <v:shape id="文本框 19" o:spid="_x0000_s1039" type="#_x0000_t202" style="position:absolute;left:9088;top:995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<v:textbox>
                    <w:txbxContent>
                      <w:p w14:paraId="037F80EE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05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歌曲《拼搏》</w:t>
                        </w:r>
                      </w:p>
                    </w:txbxContent>
                  </v:textbox>
                </v:shape>
                <v:shape id="文本框 20" o:spid="_x0000_s1040" type="#_x0000_t202" style="position:absolute;left:9763;top:10715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J6g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sBb9f4g+QxQ8AAAD//wMAUEsBAi0AFAAGAAgAAAAhANvh9svuAAAAhQEAABMAAAAAAAAA&#10;AAAAAAAAAAAAAFtDb250ZW50X1R5cGVzXS54bWxQSwECLQAUAAYACAAAACEAWvQsW78AAAAVAQAA&#10;CwAAAAAAAAAAAAAAAAAfAQAAX3JlbHMvLnJlbHNQSwECLQAUAAYACAAAACEAotieoMYAAADbAAAA&#10;DwAAAAAAAAAAAAAAAAAHAgAAZHJzL2Rvd25yZXYueG1sUEsFBgAAAAADAAMAtwAAAPoCAAAAAA==&#10;" filled="f" stroked="f" strokeweight=".5pt">
                  <v:textbox>
                    <w:txbxContent>
                      <w:p w14:paraId="0C179BC0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表演部门：事业群</w:t>
                        </w:r>
                      </w:p>
                    </w:txbxContent>
                  </v:textbox>
                </v:shape>
                <v:line id="直接连接符 12" o:spid="_x0000_s1041" style="position:absolute;visibility:visible;mso-wrap-style:square" from="9088,10641" to="12028,10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6DF94DAD" wp14:editId="1025E621">
                <wp:simplePos x="0" y="0"/>
                <wp:positionH relativeFrom="column">
                  <wp:posOffset>2696845</wp:posOffset>
                </wp:positionH>
                <wp:positionV relativeFrom="paragraph">
                  <wp:posOffset>2472055</wp:posOffset>
                </wp:positionV>
                <wp:extent cx="3089910" cy="789940"/>
                <wp:effectExtent l="0" t="0" r="0" b="0"/>
                <wp:wrapNone/>
                <wp:docPr id="59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1477" y="4008"/>
                          <a:chExt cx="4866" cy="1244"/>
                        </a:xfrm>
                      </wpg:grpSpPr>
                      <wps:wsp>
                        <wps:cNvPr id="19" name="文本框 19"/>
                        <wps:cNvSpPr txBox="1"/>
                        <wps:spPr>
                          <a:xfrm>
                            <a:off x="11477" y="4008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FE3A3F6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01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歌曲《过大年》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20" name="文本框 20"/>
                        <wps:cNvSpPr txBox="1"/>
                        <wps:spPr>
                          <a:xfrm>
                            <a:off x="12152" y="4764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30168B2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表演部门：财务部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12" name="直接连接符 12"/>
                        <wps:cNvCnPr/>
                        <wps:spPr>
                          <a:xfrm>
                            <a:off x="11492" y="4690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F94DAD" id="组合 59" o:spid="_x0000_s1042" style="position:absolute;left:0;text-align:left;margin-left:212.35pt;margin-top:194.65pt;width:243.3pt;height:62.2pt;z-index:251653120" coordorigin="11477,4008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">
                <v:shape id="文本框 19" o:spid="_x0000_s1043" type="#_x0000_t202" style="position:absolute;left:11477;top:4008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2FE3A3F6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01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歌曲《过大年》</w:t>
                        </w:r>
                      </w:p>
                    </w:txbxContent>
                  </v:textbox>
                </v:shape>
                <v:shape id="文本框 20" o:spid="_x0000_s1044" type="#_x0000_t202" style="position:absolute;left:12152;top:4764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230168B2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表演部门：财务部</w:t>
                        </w:r>
                      </w:p>
                    </w:txbxContent>
                  </v:textbox>
                </v:shape>
                <v:line id="直接连接符 12" o:spid="_x0000_s1045" style="position:absolute;visibility:visible;mso-wrap-style:square" from="11492,4690" to="14432,4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FA3245" wp14:editId="1DDE24A7">
                <wp:simplePos x="0" y="0"/>
                <wp:positionH relativeFrom="column">
                  <wp:posOffset>2614295</wp:posOffset>
                </wp:positionH>
                <wp:positionV relativeFrom="paragraph">
                  <wp:posOffset>976630</wp:posOffset>
                </wp:positionV>
                <wp:extent cx="2364740" cy="66357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4740" cy="66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3C6E218" w14:textId="77777777" w:rsidR="00B5426B" w:rsidRDefault="00AF658F">
                            <w:pPr>
                              <w:pStyle w:val="a3"/>
                              <w:jc w:val="distribute"/>
                              <w:rPr>
                                <w:rFonts w:ascii="思源宋体 CN Heavy" w:eastAsia="思源宋体 CN Heavy" w:hAnsi="思源宋体 CN Heavy" w:cs="思源宋体 CN Heavy"/>
                                <w:color w:val="B2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思源宋体 CN Heavy" w:eastAsia="思源宋体 CN Heavy" w:hAnsi="思源宋体 CN Heavy" w:cs="思源宋体 CN Heavy" w:hint="eastAsia"/>
                                <w:color w:val="B20000"/>
                                <w:sz w:val="36"/>
                                <w:szCs w:val="36"/>
                              </w:rPr>
                              <w:t>XXXX</w:t>
                            </w:r>
                            <w:r>
                              <w:rPr>
                                <w:rFonts w:ascii="思源宋体 CN Heavy" w:eastAsia="思源宋体 CN Heavy" w:hAnsi="思源宋体 CN Heavy" w:cs="思源宋体 CN Heavy" w:hint="eastAsia"/>
                                <w:color w:val="B20000"/>
                                <w:sz w:val="36"/>
                                <w:szCs w:val="36"/>
                              </w:rPr>
                              <w:t>科技有限公司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</wp:anchor>
            </w:drawing>
          </mc:Choice>
          <mc:Fallback>
            <w:pict>
              <v:shape w14:anchorId="18FA3245" id="文本框 13" o:spid="_x0000_s1046" type="#_x0000_t202" style="position:absolute;left:0;text-align:left;margin-left:205.85pt;margin-top:76.9pt;width:186.2pt;height:52.2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" filled="f" stroked="f" strokeweight=".5pt">
                <v:textbox>
                  <w:txbxContent>
                    <w:p w14:paraId="73C6E218" w14:textId="77777777" w:rsidR="00B5426B" w:rsidRDefault="00AF658F">
                      <w:pPr>
                        <w:pStyle w:val="a3"/>
                        <w:jc w:val="distribute"/>
                        <w:rPr>
                          <w:rFonts w:ascii="思源宋体 CN Heavy" w:eastAsia="思源宋体 CN Heavy" w:hAnsi="思源宋体 CN Heavy" w:cs="思源宋体 CN Heavy"/>
                          <w:color w:val="B20000"/>
                          <w:sz w:val="36"/>
                          <w:szCs w:val="36"/>
                        </w:rPr>
                      </w:pPr>
                      <w:r>
                        <w:rPr>
                          <w:rFonts w:ascii="思源宋体 CN Heavy" w:eastAsia="思源宋体 CN Heavy" w:hAnsi="思源宋体 CN Heavy" w:cs="思源宋体 CN Heavy" w:hint="eastAsia"/>
                          <w:color w:val="B20000"/>
                          <w:sz w:val="36"/>
                          <w:szCs w:val="36"/>
                        </w:rPr>
                        <w:t>XXXX</w:t>
                      </w:r>
                      <w:r>
                        <w:rPr>
                          <w:rFonts w:ascii="思源宋体 CN Heavy" w:eastAsia="思源宋体 CN Heavy" w:hAnsi="思源宋体 CN Heavy" w:cs="思源宋体 CN Heavy" w:hint="eastAsia"/>
                          <w:color w:val="B20000"/>
                          <w:sz w:val="36"/>
                          <w:szCs w:val="36"/>
                        </w:rPr>
                        <w:t>科技有限公司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EA8320E" wp14:editId="13291EF8">
                <wp:simplePos x="0" y="0"/>
                <wp:positionH relativeFrom="column">
                  <wp:posOffset>1958975</wp:posOffset>
                </wp:positionH>
                <wp:positionV relativeFrom="paragraph">
                  <wp:posOffset>1666875</wp:posOffset>
                </wp:positionV>
                <wp:extent cx="3771900" cy="715010"/>
                <wp:effectExtent l="56515" t="2540" r="76835" b="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0" cy="715010"/>
                          <a:chOff x="8111" y="3260"/>
                          <a:chExt cx="5940" cy="1126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>
                            <a:off x="8145" y="3379"/>
                            <a:ext cx="5886" cy="792"/>
                            <a:chOff x="6386" y="3354"/>
                            <a:chExt cx="5886" cy="792"/>
                          </a:xfrm>
                        </wpg:grpSpPr>
                        <wps:wsp>
                          <wps:cNvPr id="14" name="圆角矩形 14"/>
                          <wps:cNvSpPr/>
                          <wps:spPr>
                            <a:xfrm rot="2700000">
                              <a:off x="6386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5" name="圆角矩形 15"/>
                          <wps:cNvSpPr/>
                          <wps:spPr>
                            <a:xfrm rot="2700000">
                              <a:off x="7235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8" name="圆角矩形 18"/>
                          <wps:cNvSpPr/>
                          <wps:spPr>
                            <a:xfrm rot="2700000">
                              <a:off x="8084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7" name="圆角矩形 17"/>
                          <wps:cNvSpPr/>
                          <wps:spPr>
                            <a:xfrm rot="2700000">
                              <a:off x="8933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3" name="圆角矩形 23"/>
                          <wps:cNvSpPr/>
                          <wps:spPr>
                            <a:xfrm rot="2700000">
                              <a:off x="9782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2" name="圆角矩形 22"/>
                          <wps:cNvSpPr/>
                          <wps:spPr>
                            <a:xfrm rot="2700000">
                              <a:off x="10631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4" name="圆角矩形 24"/>
                          <wps:cNvSpPr/>
                          <wps:spPr>
                            <a:xfrm rot="2700000">
                              <a:off x="11480" y="3354"/>
                              <a:ext cx="792" cy="792"/>
                            </a:xfrm>
                            <a:prstGeom prst="roundRect">
                              <a:avLst>
                                <a:gd name="adj" fmla="val 18734"/>
                              </a:avLst>
                            </a:prstGeom>
                            <a:solidFill>
                              <a:srgbClr val="F9C57F"/>
                            </a:solidFill>
                            <a:ln>
                              <a:solidFill>
                                <a:srgbClr val="B2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1" name="文本框 11"/>
                        <wps:cNvSpPr txBox="1"/>
                        <wps:spPr>
                          <a:xfrm>
                            <a:off x="8111" y="3260"/>
                            <a:ext cx="5940" cy="112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E87138D" w14:textId="77777777" w:rsidR="00B5426B" w:rsidRDefault="00AF658F">
                              <w:pPr>
                                <w:pStyle w:val="a3"/>
                                <w:jc w:val="distribute"/>
                                <w:rPr>
                                  <w:rFonts w:ascii="胡晓波男神体" w:eastAsia="胡晓波男神体" w:hAnsi="胡晓波男神体" w:cs="胡晓波男神体"/>
                                  <w:color w:val="B20000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胡晓波男神体" w:eastAsia="胡晓波男神体" w:hAnsi="胡晓波男神体" w:cs="胡晓波男神体" w:hint="eastAsia"/>
                                  <w:color w:val="B20000"/>
                                  <w:sz w:val="52"/>
                                  <w:szCs w:val="52"/>
                                </w:rPr>
                                <w:t>春节晚会节目单</w:t>
                              </w:r>
                            </w:p>
                          </w:txbxContent>
                        </wps:txbx>
                        <wps:bodyPr wrap="square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A8320E" id="组合 28" o:spid="_x0000_s1047" style="position:absolute;left:0;text-align:left;margin-left:154.25pt;margin-top:131.25pt;width:297pt;height:56.3pt;z-index:251659264;mso-width-relative:margin" coordorigin="8111,3260" coordsize="5940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">
                <v:group id="组合 27" o:spid="_x0000_s1048" style="position:absolute;left:8145;top:3379;width:5886;height:792" coordorigin="6386,3354" coordsize="5886,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roundrect id="圆角矩形 14" o:spid="_x0000_s1049" style="position:absolute;left:6386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" fillcolor="#f9c57f" strokecolor="#b20000" strokeweight="2pt"/>
                  <v:roundrect id="圆角矩形 15" o:spid="_x0000_s1050" style="position:absolute;left:7235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" fillcolor="#f9c57f" strokecolor="#b20000" strokeweight="2pt"/>
                  <v:roundrect id="圆角矩形 18" o:spid="_x0000_s1051" style="position:absolute;left:8084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" fillcolor="#f9c57f" strokecolor="#b20000" strokeweight="2pt"/>
                  <v:roundrect id="圆角矩形 17" o:spid="_x0000_s1052" style="position:absolute;left:8933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" fillcolor="#f9c57f" strokecolor="#b20000" strokeweight="2pt"/>
                  <v:roundrect id="圆角矩形 23" o:spid="_x0000_s1053" style="position:absolute;left:9782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" fillcolor="#f9c57f" strokecolor="#b20000" strokeweight="2pt"/>
                  <v:roundrect id="圆角矩形 22" o:spid="_x0000_s1054" style="position:absolute;left:10631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" fillcolor="#f9c57f" strokecolor="#b20000" strokeweight="2pt"/>
                  <v:roundrect id="圆角矩形 24" o:spid="_x0000_s1055" style="position:absolute;left:11480;top:3354;width:792;height:792;rotation:45;visibility:visible;mso-wrap-style:square;v-text-anchor:middle" arcsize="1227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" fillcolor="#f9c57f" strokecolor="#b20000" strokeweight="2pt"/>
                </v:group>
                <v:shape id="文本框 11" o:spid="_x0000_s1056" type="#_x0000_t202" style="position:absolute;left:8111;top:3260;width:5940;height:1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3E87138D" w14:textId="77777777" w:rsidR="00B5426B" w:rsidRDefault="00AF658F">
                        <w:pPr>
                          <w:pStyle w:val="a3"/>
                          <w:jc w:val="distribute"/>
                          <w:rPr>
                            <w:rFonts w:ascii="胡晓波男神体" w:eastAsia="胡晓波男神体" w:hAnsi="胡晓波男神体" w:cs="胡晓波男神体"/>
                            <w:color w:val="B20000"/>
                            <w:sz w:val="52"/>
                            <w:szCs w:val="52"/>
                          </w:rPr>
                        </w:pPr>
                        <w:r>
                          <w:rPr>
                            <w:rFonts w:ascii="胡晓波男神体" w:eastAsia="胡晓波男神体" w:hAnsi="胡晓波男神体" w:cs="胡晓波男神体" w:hint="eastAsia"/>
                            <w:color w:val="B20000"/>
                            <w:sz w:val="52"/>
                            <w:szCs w:val="52"/>
                          </w:rPr>
                          <w:t>春节晚会节目单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79FBDF3" wp14:editId="6646CFAB">
                <wp:simplePos x="0" y="0"/>
                <wp:positionH relativeFrom="column">
                  <wp:posOffset>2696845</wp:posOffset>
                </wp:positionH>
                <wp:positionV relativeFrom="paragraph">
                  <wp:posOffset>3378835</wp:posOffset>
                </wp:positionV>
                <wp:extent cx="3089910" cy="789940"/>
                <wp:effectExtent l="0" t="0" r="0" b="0"/>
                <wp:wrapNone/>
                <wp:docPr id="60" name="组合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11477" y="5499"/>
                          <a:chExt cx="4866" cy="1244"/>
                        </a:xfrm>
                      </wpg:grpSpPr>
                      <wps:wsp>
                        <wps:cNvPr id="31" name="文本框 19"/>
                        <wps:cNvSpPr txBox="1"/>
                        <wps:spPr>
                          <a:xfrm>
                            <a:off x="11477" y="5499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F6AF53B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02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小品《幸福生活》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2" name="文本框 20"/>
                        <wps:cNvSpPr txBox="1"/>
                        <wps:spPr>
                          <a:xfrm>
                            <a:off x="12152" y="6255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D721007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表演部门：生产部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33" name="直接连接符 12"/>
                        <wps:cNvCnPr/>
                        <wps:spPr>
                          <a:xfrm>
                            <a:off x="11477" y="6181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9FBDF3" id="组合 60" o:spid="_x0000_s1057" style="position:absolute;left:0;text-align:left;margin-left:212.35pt;margin-top:266.05pt;width:243.3pt;height:62.2pt;z-index:251661312" coordorigin="11477,5499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">
                <v:shape id="文本框 19" o:spid="_x0000_s1058" type="#_x0000_t202" style="position:absolute;left:11477;top:5499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7F6AF53B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02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小品《幸福生活》</w:t>
                        </w:r>
                      </w:p>
                    </w:txbxContent>
                  </v:textbox>
                </v:shape>
                <v:shape id="文本框 20" o:spid="_x0000_s1059" type="#_x0000_t202" style="position:absolute;left:12152;top:6255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14:paraId="7D721007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表演部门：生产部</w:t>
                        </w:r>
                      </w:p>
                    </w:txbxContent>
                  </v:textbox>
                </v:shape>
                <v:line id="直接连接符 12" o:spid="_x0000_s1060" style="position:absolute;visibility:visible;mso-wrap-style:square" from="11477,6181" to="14417,6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599BC65" wp14:editId="35DD5066">
                <wp:simplePos x="0" y="0"/>
                <wp:positionH relativeFrom="column">
                  <wp:posOffset>2696845</wp:posOffset>
                </wp:positionH>
                <wp:positionV relativeFrom="paragraph">
                  <wp:posOffset>8819515</wp:posOffset>
                </wp:positionV>
                <wp:extent cx="3089910" cy="789940"/>
                <wp:effectExtent l="0" t="0" r="0" b="0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9088" y="14445"/>
                          <a:chExt cx="4866" cy="1244"/>
                        </a:xfrm>
                      </wpg:grpSpPr>
                      <wps:wsp>
                        <wps:cNvPr id="43" name="文本框 19"/>
                        <wps:cNvSpPr txBox="1"/>
                        <wps:spPr>
                          <a:xfrm>
                            <a:off x="9088" y="14445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B1C69AF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08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歌曲《难忘今宵》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4" name="文本框 20"/>
                        <wps:cNvSpPr txBox="1"/>
                        <wps:spPr>
                          <a:xfrm>
                            <a:off x="9763" y="15201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9F4E5BA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表演部门：财务部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5" name="直接连接符 12"/>
                        <wps:cNvCnPr/>
                        <wps:spPr>
                          <a:xfrm>
                            <a:off x="9088" y="15127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99BC65" id="组合 66" o:spid="_x0000_s1061" style="position:absolute;left:0;text-align:left;margin-left:212.35pt;margin-top:694.45pt;width:243.3pt;height:62.2pt;z-index:251663360" coordorigin="9088,14445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">
                <v:shape id="文本框 19" o:spid="_x0000_s1062" type="#_x0000_t202" style="position:absolute;left:9088;top:14445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<v:textbox>
                    <w:txbxContent>
                      <w:p w14:paraId="2B1C69AF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08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歌曲《难忘今宵》</w:t>
                        </w:r>
                      </w:p>
                    </w:txbxContent>
                  </v:textbox>
                </v:shape>
                <v:shape id="文本框 20" o:spid="_x0000_s1063" type="#_x0000_t202" style="position:absolute;left:9763;top:15201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14:paraId="69F4E5BA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表演部门：财务部</w:t>
                        </w:r>
                      </w:p>
                    </w:txbxContent>
                  </v:textbox>
                </v:shape>
                <v:line id="直接连接符 12" o:spid="_x0000_s1064" style="position:absolute;visibility:visible;mso-wrap-style:square" from="9088,15127" to="12028,15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6622D81" wp14:editId="7F78562C">
                <wp:simplePos x="0" y="0"/>
                <wp:positionH relativeFrom="column">
                  <wp:posOffset>2696845</wp:posOffset>
                </wp:positionH>
                <wp:positionV relativeFrom="paragraph">
                  <wp:posOffset>7912735</wp:posOffset>
                </wp:positionV>
                <wp:extent cx="3089910" cy="789940"/>
                <wp:effectExtent l="0" t="0" r="0" b="0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9910" cy="789940"/>
                          <a:chOff x="9088" y="12954"/>
                          <a:chExt cx="4866" cy="1244"/>
                        </a:xfrm>
                      </wpg:grpSpPr>
                      <wps:wsp>
                        <wps:cNvPr id="47" name="文本框 19"/>
                        <wps:cNvSpPr txBox="1"/>
                        <wps:spPr>
                          <a:xfrm>
                            <a:off x="9088" y="12954"/>
                            <a:ext cx="4866" cy="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2459B4F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 xml:space="preserve">07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 w:val="32"/>
                                  <w:szCs w:val="32"/>
                                </w:rPr>
                                <w:t>歌曲《青春无悔》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8" name="文本框 20"/>
                        <wps:cNvSpPr txBox="1"/>
                        <wps:spPr>
                          <a:xfrm>
                            <a:off x="9763" y="13710"/>
                            <a:ext cx="2945" cy="4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07709F9" w14:textId="77777777" w:rsidR="00B5426B" w:rsidRDefault="00AF658F">
                              <w:pPr>
                                <w:jc w:val="left"/>
                                <w:rPr>
                                  <w:rFonts w:ascii="黑体" w:eastAsia="黑体" w:hAnsi="黑体" w:cs="黑体"/>
                                  <w:color w:val="B20000"/>
                                  <w:szCs w:val="21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B20000"/>
                                  <w:szCs w:val="21"/>
                                </w:rPr>
                                <w:t>表演部门：审计处</w:t>
                              </w:r>
                            </w:p>
                          </w:txbxContent>
                        </wps:txbx>
                        <wps:bodyPr wrap="square"/>
                      </wps:wsp>
                      <wps:wsp>
                        <wps:cNvPr id="49" name="直接连接符 12"/>
                        <wps:cNvCnPr/>
                        <wps:spPr>
                          <a:xfrm>
                            <a:off x="9088" y="13636"/>
                            <a:ext cx="2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2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622D81" id="组合 65" o:spid="_x0000_s1065" style="position:absolute;left:0;text-align:left;margin-left:212.35pt;margin-top:623.05pt;width:243.3pt;height:62.2pt;z-index:251665408" coordorigin="9088,12954" coordsize="4866,1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">
                <v:shape id="文本框 19" o:spid="_x0000_s1066" type="#_x0000_t202" style="position:absolute;left:9088;top:12954;width:4866;height: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<v:textbox>
                    <w:txbxContent>
                      <w:p w14:paraId="62459B4F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 xml:space="preserve">07  </w:t>
                        </w: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 w:val="32"/>
                            <w:szCs w:val="32"/>
                          </w:rPr>
                          <w:t>歌曲《青春无悔》</w:t>
                        </w:r>
                      </w:p>
                    </w:txbxContent>
                  </v:textbox>
                </v:shape>
                <v:shape id="文本框 20" o:spid="_x0000_s1067" type="#_x0000_t202" style="position:absolute;left:9763;top:13710;width:2945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<v:textbox>
                    <w:txbxContent>
                      <w:p w14:paraId="507709F9" w14:textId="77777777" w:rsidR="00B5426B" w:rsidRDefault="00AF658F">
                        <w:pPr>
                          <w:jc w:val="left"/>
                          <w:rPr>
                            <w:rFonts w:ascii="黑体" w:eastAsia="黑体" w:hAnsi="黑体" w:cs="黑体"/>
                            <w:color w:val="B20000"/>
                            <w:szCs w:val="21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B20000"/>
                            <w:szCs w:val="21"/>
                          </w:rPr>
                          <w:t>表演部门：审计处</w:t>
                        </w:r>
                      </w:p>
                    </w:txbxContent>
                  </v:textbox>
                </v:shape>
                <v:line id="直接连接符 12" o:spid="_x0000_s1068" style="position:absolute;visibility:visible;mso-wrap-style:square" from="9088,13636" to="12028,13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" strokecolor="#b20000">
                  <v:stroke dashstyle="3 1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8ECB8C" wp14:editId="6F23938C">
                <wp:simplePos x="0" y="0"/>
                <wp:positionH relativeFrom="column">
                  <wp:posOffset>1808480</wp:posOffset>
                </wp:positionH>
                <wp:positionV relativeFrom="paragraph">
                  <wp:posOffset>373380</wp:posOffset>
                </wp:positionV>
                <wp:extent cx="4141470" cy="375285"/>
                <wp:effectExtent l="0" t="0" r="0" b="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147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6BF303A" w14:textId="6A6568B8" w:rsidR="00B5426B" w:rsidRDefault="00AF658F">
                            <w:pPr>
                              <w:jc w:val="distribute"/>
                              <w:rPr>
                                <w:rFonts w:ascii="宋体" w:hAnsi="宋体" w:cs="宋体"/>
                                <w:color w:val="B2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X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/X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/X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/X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</wp:anchor>
            </w:drawing>
          </mc:Choice>
          <mc:Fallback>
            <w:pict>
              <v:shape w14:anchorId="468ECB8C" id="文本框 73" o:spid="_x0000_s1069" type="#_x0000_t202" style="position:absolute;left:0;text-align:left;margin-left:142.4pt;margin-top:29.4pt;width:326.1pt;height:29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" filled="f" stroked="f" strokeweight=".5pt">
                <v:textbox>
                  <w:txbxContent>
                    <w:p w14:paraId="36BF303A" w14:textId="6A6568B8" w:rsidR="00B5426B" w:rsidRDefault="00AF658F">
                      <w:pPr>
                        <w:jc w:val="distribute"/>
                        <w:rPr>
                          <w:rFonts w:ascii="宋体" w:hAnsi="宋体" w:cs="宋体"/>
                          <w:color w:val="B20000"/>
                          <w:sz w:val="22"/>
                          <w:szCs w:val="22"/>
                        </w:rPr>
                      </w:pP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X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/X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/X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E04BF5" wp14:editId="31CED7A3">
                <wp:simplePos x="0" y="0"/>
                <wp:positionH relativeFrom="column">
                  <wp:posOffset>1808480</wp:posOffset>
                </wp:positionH>
                <wp:positionV relativeFrom="paragraph">
                  <wp:posOffset>9969500</wp:posOffset>
                </wp:positionV>
                <wp:extent cx="4141470" cy="375285"/>
                <wp:effectExtent l="0" t="0" r="0" b="0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147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71724CE" w14:textId="77777777" w:rsidR="00B5426B" w:rsidRDefault="00AF658F">
                            <w:pPr>
                              <w:jc w:val="distribute"/>
                              <w:rPr>
                                <w:rFonts w:ascii="宋体" w:hAnsi="宋体" w:cs="宋体"/>
                                <w:color w:val="B2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新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年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大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/</w:t>
                            </w:r>
                            <w:r>
                              <w:rPr>
                                <w:rFonts w:ascii="宋体" w:hAnsi="宋体" w:cs="宋体" w:hint="eastAsia"/>
                                <w:color w:val="B20000"/>
                                <w:sz w:val="22"/>
                                <w:szCs w:val="22"/>
                              </w:rPr>
                              <w:t>吉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</wp:anchor>
            </w:drawing>
          </mc:Choice>
          <mc:Fallback>
            <w:pict>
              <v:shape w14:anchorId="42E04BF5" id="文本框 72" o:spid="_x0000_s1070" type="#_x0000_t202" style="position:absolute;left:0;text-align:left;margin-left:142.4pt;margin-top:785pt;width:326.1pt;height:29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" filled="f" stroked="f" strokeweight=".5pt">
                <v:textbox>
                  <w:txbxContent>
                    <w:p w14:paraId="171724CE" w14:textId="77777777" w:rsidR="00B5426B" w:rsidRDefault="00AF658F">
                      <w:pPr>
                        <w:jc w:val="distribute"/>
                        <w:rPr>
                          <w:rFonts w:ascii="宋体" w:hAnsi="宋体" w:cs="宋体"/>
                          <w:color w:val="B20000"/>
                          <w:sz w:val="22"/>
                          <w:szCs w:val="22"/>
                        </w:rPr>
                      </w:pP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新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年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大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/</w:t>
                      </w:r>
                      <w:r>
                        <w:rPr>
                          <w:rFonts w:ascii="宋体" w:hAnsi="宋体" w:cs="宋体" w:hint="eastAsia"/>
                          <w:color w:val="B20000"/>
                          <w:sz w:val="22"/>
                          <w:szCs w:val="22"/>
                        </w:rPr>
                        <w:t>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673355B0" wp14:editId="376B3A19">
            <wp:simplePos x="0" y="0"/>
            <wp:positionH relativeFrom="column">
              <wp:posOffset>6207125</wp:posOffset>
            </wp:positionH>
            <wp:positionV relativeFrom="paragraph">
              <wp:posOffset>1297940</wp:posOffset>
            </wp:positionV>
            <wp:extent cx="1039495" cy="588010"/>
            <wp:effectExtent l="0" t="0" r="8255" b="254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39495" cy="58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27A09FE9" wp14:editId="5823646A">
            <wp:simplePos x="0" y="0"/>
            <wp:positionH relativeFrom="column">
              <wp:posOffset>203835</wp:posOffset>
            </wp:positionH>
            <wp:positionV relativeFrom="paragraph">
              <wp:posOffset>9431655</wp:posOffset>
            </wp:positionV>
            <wp:extent cx="1039495" cy="588010"/>
            <wp:effectExtent l="0" t="0" r="825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39495" cy="58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0D02E3E" wp14:editId="2D8AE468">
            <wp:simplePos x="0" y="0"/>
            <wp:positionH relativeFrom="column">
              <wp:posOffset>5592445</wp:posOffset>
            </wp:positionH>
            <wp:positionV relativeFrom="paragraph">
              <wp:posOffset>5941695</wp:posOffset>
            </wp:positionV>
            <wp:extent cx="1978025" cy="4285615"/>
            <wp:effectExtent l="0" t="0" r="3175" b="635"/>
            <wp:wrapNone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78025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4692221" wp14:editId="104F163F">
            <wp:simplePos x="0" y="0"/>
            <wp:positionH relativeFrom="column">
              <wp:posOffset>0</wp:posOffset>
            </wp:positionH>
            <wp:positionV relativeFrom="paragraph">
              <wp:posOffset>1154430</wp:posOffset>
            </wp:positionV>
            <wp:extent cx="1974850" cy="4166870"/>
            <wp:effectExtent l="0" t="0" r="6350" b="508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416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048" behindDoc="0" locked="0" layoutInCell="1" allowOverlap="1" wp14:anchorId="45152296" wp14:editId="56DCBB11">
            <wp:simplePos x="0" y="0"/>
            <wp:positionH relativeFrom="column">
              <wp:posOffset>6286500</wp:posOffset>
            </wp:positionH>
            <wp:positionV relativeFrom="paragraph">
              <wp:posOffset>-19050</wp:posOffset>
            </wp:positionV>
            <wp:extent cx="609600" cy="6590030"/>
            <wp:effectExtent l="0" t="0" r="0" b="127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59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4928" behindDoc="0" locked="0" layoutInCell="1" allowOverlap="1" wp14:anchorId="6D016E90" wp14:editId="5B780271">
            <wp:simplePos x="0" y="0"/>
            <wp:positionH relativeFrom="column">
              <wp:posOffset>718820</wp:posOffset>
            </wp:positionH>
            <wp:positionV relativeFrom="paragraph">
              <wp:posOffset>-31750</wp:posOffset>
            </wp:positionV>
            <wp:extent cx="609600" cy="1783080"/>
            <wp:effectExtent l="0" t="0" r="0" b="762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9024" behindDoc="1" locked="0" layoutInCell="1" allowOverlap="1" wp14:anchorId="6CA77D8D" wp14:editId="708872E5">
            <wp:simplePos x="0" y="0"/>
            <wp:positionH relativeFrom="column">
              <wp:posOffset>-63500</wp:posOffset>
            </wp:positionH>
            <wp:positionV relativeFrom="paragraph">
              <wp:posOffset>-89535</wp:posOffset>
            </wp:positionV>
            <wp:extent cx="7686040" cy="10871835"/>
            <wp:effectExtent l="0" t="0" r="10160" b="571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86040" cy="1087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B5426B">
      <w:pgSz w:w="11906" w:h="16838"/>
      <w:pgMar w:top="0" w:right="0" w:bottom="0" w:left="0" w:header="0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A85EAD1-D259-4245-9868-6611791E3CF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109180AD-B05A-4CF7-9F6B-5B97878877D5}"/>
  </w:font>
  <w:font w:name="思源宋体 CN Heavy">
    <w:altName w:val="微软雅黑"/>
    <w:charset w:val="86"/>
    <w:family w:val="auto"/>
    <w:pitch w:val="default"/>
    <w:sig w:usb0="20000083" w:usb1="2ADF3C10" w:usb2="00000016" w:usb3="00000000" w:csb0="60060107" w:csb1="00000000"/>
  </w:font>
  <w:font w:name="胡晓波男神体">
    <w:charset w:val="86"/>
    <w:family w:val="auto"/>
    <w:pitch w:val="default"/>
    <w:sig w:usb0="10400003" w:usb1="08080000" w:usb2="00000000" w:usb3="00000000" w:csb0="00040001" w:csb1="00000000"/>
    <w:embedRegular r:id="rId3" w:fontKey="{507DD03B-022E-473E-AA9D-CBA9B5C5617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E0C5A90-5FEF-4F4D-92F0-6898BD91CC9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attachedTemplate r:id="rId1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4A657BF"/>
    <w:rsid w:val="00AF658F"/>
    <w:rsid w:val="00B5426B"/>
    <w:rsid w:val="01657584"/>
    <w:rsid w:val="043E018F"/>
    <w:rsid w:val="04EB0174"/>
    <w:rsid w:val="05C01EB6"/>
    <w:rsid w:val="07FC6057"/>
    <w:rsid w:val="08026973"/>
    <w:rsid w:val="089D4AFC"/>
    <w:rsid w:val="0A1B047E"/>
    <w:rsid w:val="0AF7122A"/>
    <w:rsid w:val="0B5C662D"/>
    <w:rsid w:val="0C25279B"/>
    <w:rsid w:val="0CA9020B"/>
    <w:rsid w:val="0D417C83"/>
    <w:rsid w:val="11776DA8"/>
    <w:rsid w:val="14A657BF"/>
    <w:rsid w:val="16093520"/>
    <w:rsid w:val="164D37F3"/>
    <w:rsid w:val="18E94B41"/>
    <w:rsid w:val="1B514A4B"/>
    <w:rsid w:val="1BF85006"/>
    <w:rsid w:val="1C792767"/>
    <w:rsid w:val="1DB90424"/>
    <w:rsid w:val="1ED8624B"/>
    <w:rsid w:val="20494F17"/>
    <w:rsid w:val="21AF565E"/>
    <w:rsid w:val="23074552"/>
    <w:rsid w:val="2309585E"/>
    <w:rsid w:val="24555646"/>
    <w:rsid w:val="26C27F52"/>
    <w:rsid w:val="284F55F7"/>
    <w:rsid w:val="28551B65"/>
    <w:rsid w:val="28993FDC"/>
    <w:rsid w:val="295C4001"/>
    <w:rsid w:val="298A7B56"/>
    <w:rsid w:val="2A0B2948"/>
    <w:rsid w:val="2EA675BA"/>
    <w:rsid w:val="300B1975"/>
    <w:rsid w:val="32DD51E4"/>
    <w:rsid w:val="35E86B70"/>
    <w:rsid w:val="370D2A00"/>
    <w:rsid w:val="37232F9E"/>
    <w:rsid w:val="38AB6E93"/>
    <w:rsid w:val="399E02A6"/>
    <w:rsid w:val="39DB678E"/>
    <w:rsid w:val="3A9A3260"/>
    <w:rsid w:val="3AB22960"/>
    <w:rsid w:val="3D420C16"/>
    <w:rsid w:val="3E68732A"/>
    <w:rsid w:val="3EB23EB7"/>
    <w:rsid w:val="42406424"/>
    <w:rsid w:val="429B05C5"/>
    <w:rsid w:val="43DA0C9F"/>
    <w:rsid w:val="45471A03"/>
    <w:rsid w:val="483F2C85"/>
    <w:rsid w:val="4BA6174D"/>
    <w:rsid w:val="4C8302EE"/>
    <w:rsid w:val="4DA551EA"/>
    <w:rsid w:val="4EBF5A25"/>
    <w:rsid w:val="503631DB"/>
    <w:rsid w:val="51AD4DD5"/>
    <w:rsid w:val="51F90261"/>
    <w:rsid w:val="53524DDC"/>
    <w:rsid w:val="54CB4DA0"/>
    <w:rsid w:val="57B020E0"/>
    <w:rsid w:val="580946CC"/>
    <w:rsid w:val="590874BE"/>
    <w:rsid w:val="59C551BE"/>
    <w:rsid w:val="5BE14AF5"/>
    <w:rsid w:val="5CAD0C61"/>
    <w:rsid w:val="5E9A684B"/>
    <w:rsid w:val="63BE5336"/>
    <w:rsid w:val="64417535"/>
    <w:rsid w:val="64C91D60"/>
    <w:rsid w:val="64DD1EE8"/>
    <w:rsid w:val="654E37BC"/>
    <w:rsid w:val="6550051F"/>
    <w:rsid w:val="66FC7F87"/>
    <w:rsid w:val="68110E3B"/>
    <w:rsid w:val="6A4E4479"/>
    <w:rsid w:val="6E153B9A"/>
    <w:rsid w:val="6F4212AC"/>
    <w:rsid w:val="6F7E7AF3"/>
    <w:rsid w:val="7184309D"/>
    <w:rsid w:val="72A351C1"/>
    <w:rsid w:val="73AC2D5A"/>
    <w:rsid w:val="75AB4E7A"/>
    <w:rsid w:val="79370D11"/>
    <w:rsid w:val="79A12D58"/>
    <w:rsid w:val="79C256B5"/>
    <w:rsid w:val="79E422A1"/>
    <w:rsid w:val="7DA00FFF"/>
    <w:rsid w:val="7DF50164"/>
    <w:rsid w:val="7E621BEC"/>
    <w:rsid w:val="7E72403B"/>
    <w:rsid w:val="7F911FE4"/>
    <w:rsid w:val="7FBF5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9D88C7E"/>
  <w15:docId w15:val="{57BE19D5-FDA9-4DD6-9BC2-188A9B93F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Pr>
      <w:sz w:val="24"/>
    </w:rPr>
  </w:style>
  <w:style w:type="character" w:styleId="a4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WPS&#28023;&#25253;&#27169;&#26495;\&#25153;&#24179;&#39118;&#26684;&#26149;&#20998;&#33410;&#27668;&#28023;&#25253;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扁平风格春分节气海报</Template>
  <TotalTime>3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夜枫</dc:creator>
  <cp:lastModifiedBy>1 1</cp:lastModifiedBy>
  <cp:revision>2</cp:revision>
  <dcterms:created xsi:type="dcterms:W3CDTF">2020-03-24T13:45:00Z</dcterms:created>
  <dcterms:modified xsi:type="dcterms:W3CDTF">2021-06-13T07:23:00Z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