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1049020</wp:posOffset>
                </wp:positionH>
                <wp:positionV relativeFrom="paragraph">
                  <wp:posOffset>145415</wp:posOffset>
                </wp:positionV>
                <wp:extent cx="3173095" cy="94107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9412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1400" w:lineRule="exact"/>
                              <w:jc w:val="center"/>
                              <w:rPr>
                                <w:rFonts w:hint="eastAsia" w:ascii="方正中雅宋简" w:hAnsi="微软雅黑" w:eastAsia="方正中雅宋简"/>
                                <w:b/>
                                <w:color w:val="F5E98F"/>
                                <w:sz w:val="120"/>
                                <w:szCs w:val="120"/>
                              </w:rPr>
                            </w:pPr>
                            <w:r>
                              <w:rPr>
                                <w:rFonts w:hint="eastAsia" w:ascii="方正中雅宋简" w:hAnsi="微软雅黑" w:eastAsia="方正中雅宋简"/>
                                <w:b/>
                                <w:color w:val="F5E98F"/>
                                <w:sz w:val="120"/>
                                <w:szCs w:val="12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2.6pt;margin-top:11.45pt;height:74.1pt;width:249.85pt;mso-position-horizontal-relative:margin;z-index:251661312;mso-width-relative:page;mso-height-relative:page;" filled="f" stroked="f" coordsize="21600,21600" o:gfxdata="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FBnAazaAAAACgEAAA8AAAAAAAAAAQAgAAAA&#10;IgAAAGRycy9kb3ducmV2LnhtbFBLAQIUABQAAAAIAIdO4kABVu6BQgIAAHQEAAAOAAAAAAAAAAEA&#10;IAAAACk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400" w:lineRule="exact"/>
                        <w:jc w:val="center"/>
                        <w:rPr>
                          <w:rFonts w:hint="eastAsia" w:ascii="方正中雅宋简" w:hAnsi="微软雅黑" w:eastAsia="方正中雅宋简"/>
                          <w:b/>
                          <w:color w:val="F5E98F"/>
                          <w:sz w:val="120"/>
                          <w:szCs w:val="120"/>
                        </w:rPr>
                      </w:pPr>
                      <w:r>
                        <w:rPr>
                          <w:rFonts w:hint="eastAsia" w:ascii="方正中雅宋简" w:hAnsi="微软雅黑" w:eastAsia="方正中雅宋简"/>
                          <w:b/>
                          <w:color w:val="F5E98F"/>
                          <w:sz w:val="120"/>
                          <w:szCs w:val="12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widowControl/>
        <w:jc w:val="left"/>
      </w:pP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723900</wp:posOffset>
                </wp:positionH>
                <wp:positionV relativeFrom="paragraph">
                  <wp:posOffset>830580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00" w:lineRule="exact"/>
                              <w:jc w:val="center"/>
                              <w:rPr>
                                <w:rFonts w:hint="eastAsia" w:ascii="方正中雅宋简" w:hAnsi="微软雅黑" w:eastAsia="方正中雅宋简"/>
                                <w:color w:val="F4D79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hint="eastAsia" w:ascii="方正中雅宋简" w:hAnsi="微软雅黑" w:eastAsia="方正中雅宋简"/>
                                <w:color w:val="F4D790"/>
                                <w:sz w:val="44"/>
                                <w:szCs w:val="44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pt;margin-top:65.4pt;height:37.7pt;width:301.05pt;z-index:251662336;mso-width-relative:page;mso-height-relative:page;" filled="f" stroked="f" coordsize="21600,21600" o:gfxdata="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U7mHn9sAAAALAQAADwAAAAAAAAABACAA&#10;AAAiAAAAZHJzL2Rvd25yZXYueG1sUEsBAhQAFAAAAAgAh07iQEty63BDAgAAdAQAAA4AAAAAAAAA&#10;AQAgAAAAKg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600" w:lineRule="exact"/>
                        <w:jc w:val="center"/>
                        <w:rPr>
                          <w:rFonts w:hint="eastAsia" w:ascii="方正中雅宋简" w:hAnsi="微软雅黑" w:eastAsia="方正中雅宋简"/>
                          <w:color w:val="F4D790"/>
                          <w:sz w:val="44"/>
                          <w:szCs w:val="44"/>
                        </w:rPr>
                      </w:pPr>
                      <w:r>
                        <w:rPr>
                          <w:rFonts w:hint="eastAsia" w:ascii="方正中雅宋简" w:hAnsi="微软雅黑" w:eastAsia="方正中雅宋简"/>
                          <w:color w:val="F4D790"/>
                          <w:sz w:val="44"/>
                          <w:szCs w:val="44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443865</wp:posOffset>
                </wp:positionH>
                <wp:positionV relativeFrom="paragraph">
                  <wp:posOffset>1505585</wp:posOffset>
                </wp:positionV>
                <wp:extent cx="4410075" cy="7691120"/>
                <wp:effectExtent l="0" t="0" r="0" b="508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0075" cy="7691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1.开场《四世同堂合家欢》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(合唱)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2.歌曲《中华好儿孙》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(演唱：营销部)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3.小品《喜乐街》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(表演：企划部)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4.《万事如意》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(表演者：XXX、XXX)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5.《小镇姑娘》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6.京剧《三家店》选段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7.《奔跑》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8.《最炫小苹果》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9.相声《我忍不了》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(表演者：XXX、XXX)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10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.《自古英雄出少年》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11.歌曲《回家的路》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12.小品《车站奇遇》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13.歌曲《当你老了》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14.歌曲《拉住妈妈的手》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15.小品《车站奇遇》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………………</w:t>
                            </w:r>
                          </w:p>
                          <w:p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.95pt;margin-top:118.55pt;height:605.6pt;width:347.25pt;z-index:251660288;mso-width-relative:page;mso-height-relative:page;" filled="f" stroked="f" coordsize="21600,21600" o:gfxdata="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wnJq+dwAAAALAQAADwAAAAAAAAAB&#10;ACAAAAAiAAAAZHJzL2Rvd25yZXYueG1sUEsBAhQAFAAAAAgAh07iQHvD5WFFAgAAdwQAAA4AAAAA&#10;AAAAAQAgAAAAKw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1.开场《四世同堂合家欢》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(合唱)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2.歌曲《中华好儿孙》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(演唱：营销部)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3.小品《喜乐街》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(表演：企划部)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4.《万事如意》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(表演者：XXX、XXX)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5.《小镇姑娘》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6.京剧《三家店》选段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7.《奔跑》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8.《最炫小苹果》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9.相声《我忍不了》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(表演者：XXX、XXX)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10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.《自古英雄出少年》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11.歌曲《回家的路》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12.小品《车站奇遇》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13.歌曲《当你老了》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14.歌曲《拉住妈妈的手》</w:t>
                      </w:r>
                      <w:r>
                        <w:rPr>
                          <w:rFonts w:hint="eastAsia" w:ascii="微软雅黑" w:hAnsi="微软雅黑" w:eastAsia="微软雅黑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15.小品《车站奇遇》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  <w:t>………………</w:t>
                      </w:r>
                    </w:p>
                    <w:p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hAnsi="微软雅黑" w:eastAsia="微软雅黑"/>
                          <w:b/>
                          <w:color w:val="F5E98F"/>
                          <w:sz w:val="3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/>
          <w:color w:val="31859C" w:themeColor="accent5" w:themeShade="BF"/>
          <w:sz w:val="36"/>
          <w:szCs w:val="44"/>
        </w:rPr>
        <w:t>`</w:t>
      </w:r>
      <w:r>
        <w:rPr>
          <w:rFonts w:hint="eastAsia"/>
        </w:rPr>
        <w:t>`</w: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0.1pt;margin-top:-72pt;height:841.85pt;width:595.25pt;mso-position-horizontal-relative:margin;mso-position-vertical-relative:margin;z-index:251659264;v-text-anchor:middle;mso-width-relative:page;mso-height-relative:page;" filled="t" stroked="f" coordsize="21600,21600" o:gfxdata="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">
                <v:fill type="frame" on="t" focussize="0,0" recolor="t" rotate="t" r:id="rId4"/>
                <v:stroke on="f" weight="2pt"/>
                <v:imagedata o:title=""/>
                <o:lock v:ext="edit" aspectratio="f"/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6BAAF959-329E-43F8-B941-F85594E72660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EBAA4FAE-38D2-4AAF-8B94-BC9D209604B9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3" w:fontKey="{F2BAABEF-62DF-48E8-A8F8-7116BC385C4B}"/>
  </w:font>
  <w:font w:name="方正中雅宋简">
    <w:panose1 w:val="02000000000000000000"/>
    <w:charset w:val="86"/>
    <w:family w:val="auto"/>
    <w:pitch w:val="default"/>
    <w:sig w:usb0="00000000" w:usb1="08000000" w:usb2="00000000" w:usb3="00000000" w:csb0="00040000" w:csb1="00000000"/>
    <w:embedRegular r:id="rId4" w:fontKey="{3FEE6AB2-29A0-4C0A-9DF4-31FFAC52C703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5" w:fontKey="{39B773C2-F80C-4EF1-B540-EDD2F92323E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TrueTypeFonts/>
  <w:embedSystemFonts/>
  <w:saveSubset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0456689"/>
    <w:rsid w:val="0005399E"/>
    <w:rsid w:val="00081C91"/>
    <w:rsid w:val="000A391B"/>
    <w:rsid w:val="000A3E2E"/>
    <w:rsid w:val="000D2D5E"/>
    <w:rsid w:val="000D4762"/>
    <w:rsid w:val="000F4610"/>
    <w:rsid w:val="00116DEF"/>
    <w:rsid w:val="00150711"/>
    <w:rsid w:val="001767B3"/>
    <w:rsid w:val="0018050F"/>
    <w:rsid w:val="001915EF"/>
    <w:rsid w:val="001C65B7"/>
    <w:rsid w:val="001E30EA"/>
    <w:rsid w:val="002366BC"/>
    <w:rsid w:val="00245249"/>
    <w:rsid w:val="002751A3"/>
    <w:rsid w:val="002A3F7F"/>
    <w:rsid w:val="002B5A18"/>
    <w:rsid w:val="002D7FB0"/>
    <w:rsid w:val="002E07D3"/>
    <w:rsid w:val="003138AF"/>
    <w:rsid w:val="00356E77"/>
    <w:rsid w:val="00366826"/>
    <w:rsid w:val="0037055B"/>
    <w:rsid w:val="00391F6D"/>
    <w:rsid w:val="003A22D6"/>
    <w:rsid w:val="003A768C"/>
    <w:rsid w:val="003E1345"/>
    <w:rsid w:val="00406835"/>
    <w:rsid w:val="00411867"/>
    <w:rsid w:val="00447EEE"/>
    <w:rsid w:val="00477274"/>
    <w:rsid w:val="004A3CF1"/>
    <w:rsid w:val="004E1683"/>
    <w:rsid w:val="005268B6"/>
    <w:rsid w:val="005420D4"/>
    <w:rsid w:val="00585A4B"/>
    <w:rsid w:val="005A4473"/>
    <w:rsid w:val="005A7A7B"/>
    <w:rsid w:val="005B7015"/>
    <w:rsid w:val="005D36CC"/>
    <w:rsid w:val="005E7E47"/>
    <w:rsid w:val="00637D5A"/>
    <w:rsid w:val="00657EA5"/>
    <w:rsid w:val="006B02E6"/>
    <w:rsid w:val="006E5B28"/>
    <w:rsid w:val="007058E3"/>
    <w:rsid w:val="007171E1"/>
    <w:rsid w:val="007714F0"/>
    <w:rsid w:val="00783F4C"/>
    <w:rsid w:val="007B2ACF"/>
    <w:rsid w:val="007C3AB3"/>
    <w:rsid w:val="007E03DA"/>
    <w:rsid w:val="007E6BB4"/>
    <w:rsid w:val="00821185"/>
    <w:rsid w:val="00885DD4"/>
    <w:rsid w:val="00886E59"/>
    <w:rsid w:val="008B1000"/>
    <w:rsid w:val="008C105B"/>
    <w:rsid w:val="008C29CE"/>
    <w:rsid w:val="008C728C"/>
    <w:rsid w:val="0090025A"/>
    <w:rsid w:val="009143E3"/>
    <w:rsid w:val="009156EE"/>
    <w:rsid w:val="00935771"/>
    <w:rsid w:val="00943F06"/>
    <w:rsid w:val="009465ED"/>
    <w:rsid w:val="009C6F7C"/>
    <w:rsid w:val="009E1E8D"/>
    <w:rsid w:val="00A17432"/>
    <w:rsid w:val="00A229E0"/>
    <w:rsid w:val="00A656B0"/>
    <w:rsid w:val="00A91332"/>
    <w:rsid w:val="00AD3188"/>
    <w:rsid w:val="00AF4A2E"/>
    <w:rsid w:val="00B04A4E"/>
    <w:rsid w:val="00B05140"/>
    <w:rsid w:val="00B22C73"/>
    <w:rsid w:val="00B97F39"/>
    <w:rsid w:val="00BA653C"/>
    <w:rsid w:val="00BB2051"/>
    <w:rsid w:val="00BC3189"/>
    <w:rsid w:val="00C218F9"/>
    <w:rsid w:val="00C26E06"/>
    <w:rsid w:val="00C31783"/>
    <w:rsid w:val="00C50C1C"/>
    <w:rsid w:val="00C52AC7"/>
    <w:rsid w:val="00C652D1"/>
    <w:rsid w:val="00C711CD"/>
    <w:rsid w:val="00C74050"/>
    <w:rsid w:val="00C77909"/>
    <w:rsid w:val="00CB48B5"/>
    <w:rsid w:val="00D0318D"/>
    <w:rsid w:val="00D2361B"/>
    <w:rsid w:val="00D53D06"/>
    <w:rsid w:val="00D64024"/>
    <w:rsid w:val="00E64EEE"/>
    <w:rsid w:val="00E65906"/>
    <w:rsid w:val="00E929BE"/>
    <w:rsid w:val="00EB75BE"/>
    <w:rsid w:val="00EC15E8"/>
    <w:rsid w:val="00ED4350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  <w:rsid w:val="204566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9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10">
    <w:name w:val="页脚 Char"/>
    <w:basedOn w:val="6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2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5e9b5415-0391-4a5f-aee8-fe84bc511af2\&#32418;&#33394;&#21916;&#24198;&#24180;&#20250;&#33410;&#30446;&#21333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70C69D2-73DD-4CDC-B784-BA541E67945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红色喜庆年会节目单.docx</Template>
  <Pages>1</Pages>
  <Words>1</Words>
  <Characters>2</Characters>
  <Lines>1</Lines>
  <Paragraphs>1</Paragraphs>
  <TotalTime>0</TotalTime>
  <ScaleCrop>false</ScaleCrop>
  <LinksUpToDate>false</LinksUpToDate>
  <CharactersWithSpaces>2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2021-12-23T03:00:00Z</dcterms:created>
  <dc:creator>文档存本地丢失不负责</dc:creator>
  <cp:lastModifiedBy>文档存本地丢失不负责</cp:lastModifiedBy>
  <dcterms:modified xsi:type="dcterms:W3CDTF">2021-12-23T03:03:39Z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v1.0_mb_KoPGPu6RyLE0835RDjl5BQ==</vt:lpwstr>
  </property>
  <property fmtid="{D5CDD505-2E9C-101B-9397-08002B2CF9AE}" pid="4" name="ICV">
    <vt:lpwstr>26667CF933B94C11A759FB996E86FFAD</vt:lpwstr>
  </property>
</Properties>
</file>