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518795</wp:posOffset>
                </wp:positionH>
                <wp:positionV relativeFrom="page">
                  <wp:posOffset>8087995</wp:posOffset>
                </wp:positionV>
                <wp:extent cx="1625600" cy="434340"/>
                <wp:effectExtent l="0" t="0" r="0" b="0"/>
                <wp:wrapNone/>
                <wp:docPr id="181" name="文本框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434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大合唱：明天会更好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.85pt;margin-top:636.85pt;height:34.2pt;width:128pt;mso-position-vertical-relative:page;z-index:251699200;mso-width-relative:page;mso-height-relative:page;" filled="f" stroked="f" coordsize="21600,21600" o:gfxdata="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Qq2h79sAAAAMAQAADwAAAAAAAAABACAAAAAiAAAAZHJz&#10;L2Rvd25yZXYueG1sUEsBAhQAFAAAAAgAh07iQISLDIg6AgAAagQAAA4AAAAAAAAAAQAgAAAAKg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大合唱：明天会更好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3082290</wp:posOffset>
                </wp:positionH>
                <wp:positionV relativeFrom="page">
                  <wp:posOffset>7781290</wp:posOffset>
                </wp:positionV>
                <wp:extent cx="1625600" cy="352425"/>
                <wp:effectExtent l="0" t="0" r="0" b="0"/>
                <wp:wrapNone/>
                <wp:docPr id="187" name="文本框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表彰优秀员工并颁奖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2.7pt;margin-top:612.7pt;height:27.75pt;width:128pt;mso-position-vertical-relative:page;z-index:251699200;mso-width-relative:page;mso-height-relative:page;" filled="f" stroked="f" coordsize="21600,21600" o:gfxdata="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mIn2mtsAAAANAQAADwAAAAAAAAABACAAAAAiAAAA&#10;ZHJzL2Rvd25yZXYueG1sUEsBAhQAFAAAAAgAh07iQI+gAtE9AgAAag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center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表彰优秀员工并颁奖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3047365</wp:posOffset>
                </wp:positionH>
                <wp:positionV relativeFrom="page">
                  <wp:posOffset>6993890</wp:posOffset>
                </wp:positionV>
                <wp:extent cx="1625600" cy="352425"/>
                <wp:effectExtent l="0" t="0" r="0" b="0"/>
                <wp:wrapNone/>
                <wp:docPr id="186" name="文本框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舞蹈：月圆中秋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9.95pt;margin-top:550.7pt;height:27.75pt;width:128pt;mso-position-vertical-relative:page;z-index:251699200;mso-width-relative:page;mso-height-relative:page;" filled="f" stroked="f" coordsize="21600,21600" o:gfxdata="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BRnV6X3QAAAA0BAAAPAAAAAAAAAAEAIAAAACIA&#10;AABkcnMvZG93bnJldi54bWxQSwECFAAUAAAACACHTuJAHUc9Qj0CAABq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center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舞蹈：月圆中秋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3082290</wp:posOffset>
                </wp:positionH>
                <wp:positionV relativeFrom="page">
                  <wp:posOffset>6194425</wp:posOffset>
                </wp:positionV>
                <wp:extent cx="1625600" cy="352425"/>
                <wp:effectExtent l="0" t="0" r="0" b="0"/>
                <wp:wrapNone/>
                <wp:docPr id="185" name="文本框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第三季度团体奖颁奖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2.7pt;margin-top:487.75pt;height:27.75pt;width:128pt;mso-position-vertical-relative:page;z-index:251699200;mso-width-relative:page;mso-height-relative:page;" filled="f" stroked="f" coordsize="21600,21600" o:gfxdata="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K0of63cAAAADAEAAA8AAAAAAAAAAQAgAAAAIgAA&#10;AGRycy9kb3ducmV2LnhtbFBLAQIUABQAAAAIAIdO4kDqaQwsPQIAAGo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center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第三季度团体奖颁奖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3035300</wp:posOffset>
                </wp:positionH>
                <wp:positionV relativeFrom="page">
                  <wp:posOffset>5406390</wp:posOffset>
                </wp:positionV>
                <wp:extent cx="1625600" cy="352425"/>
                <wp:effectExtent l="0" t="0" r="0" b="0"/>
                <wp:wrapNone/>
                <wp:docPr id="184" name="文本框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歌曲串烧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9pt;margin-top:425.7pt;height:27.75pt;width:128pt;mso-position-vertical-relative:page;z-index:251699200;mso-width-relative:page;mso-height-relative:page;" filled="f" stroked="f" coordsize="21600,21600" o:gfxdata="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B9hY1N3QAAAAsBAAAPAAAAAAAAAAEAIAAAACIA&#10;AABkcnMvZG93bnJldi54bWxQSwECFAAUAAAACACHTuJAeI4zvz0CAABq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center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歌曲串烧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3035300</wp:posOffset>
                </wp:positionH>
                <wp:positionV relativeFrom="page">
                  <wp:posOffset>4641850</wp:posOffset>
                </wp:positionV>
                <wp:extent cx="1625600" cy="352425"/>
                <wp:effectExtent l="0" t="0" r="0" b="0"/>
                <wp:wrapNone/>
                <wp:docPr id="183" name="文本框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第三季度销售奖颁奖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9pt;margin-top:365.5pt;height:27.75pt;width:128pt;mso-position-vertical-relative:page;z-index:251699200;mso-width-relative:page;mso-height-relative:page;" filled="f" stroked="f" coordsize="21600,21600" o:gfxdata="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M+17R2wAAAAsBAAAPAAAAAAAAAAEAIAAAACIAAABk&#10;cnMvZG93bnJldi54bWxQSwECFAAUAAAACACHTuJABDRu8DwCAABq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center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第三季度销售奖颁奖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3047365</wp:posOffset>
                </wp:positionH>
                <wp:positionV relativeFrom="page">
                  <wp:posOffset>3936365</wp:posOffset>
                </wp:positionV>
                <wp:extent cx="1625600" cy="352425"/>
                <wp:effectExtent l="0" t="0" r="0" b="0"/>
                <wp:wrapNone/>
                <wp:docPr id="182" name="文本框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诗朗诵：我们在一起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9.95pt;margin-top:309.95pt;height:27.75pt;width:128pt;mso-position-vertical-relative:page;z-index:251699200;mso-width-relative:page;mso-height-relative:page;" filled="f" stroked="f" coordsize="21600,21600" o:gfxdata="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75RKGtwAAAALAQAADwAAAAAAAAABACAAAAAiAAAA&#10;ZHJzL2Rvd25yZXYueG1sUEsBAhQAFAAAAAgAh07iQJbTUWM8AgAAag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center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诗朗诵：我们在一起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518795</wp:posOffset>
                </wp:positionH>
                <wp:positionV relativeFrom="page">
                  <wp:posOffset>7416800</wp:posOffset>
                </wp:positionV>
                <wp:extent cx="1625600" cy="352425"/>
                <wp:effectExtent l="0" t="0" r="0" b="0"/>
                <wp:wrapNone/>
                <wp:docPr id="180" name="文本框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歌曲：明月几时月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.85pt;margin-top:584pt;height:27.75pt;width:128pt;mso-position-vertical-relative:page;z-index:251699200;mso-width-relative:page;mso-height-relative:page;" filled="f" stroked="f" coordsize="21600,21600" o:gfxdata="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Zaa4S2wAAAAwBAAAPAAAAAAAAAAEAIAAAACIAAABk&#10;cnMvZG93bnJldi54bWxQSwECFAAUAAAACACHTuJA8xpfnjwCAABq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center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歌曲：明月几时月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507365</wp:posOffset>
                </wp:positionH>
                <wp:positionV relativeFrom="page">
                  <wp:posOffset>6582410</wp:posOffset>
                </wp:positionV>
                <wp:extent cx="1625600" cy="352425"/>
                <wp:effectExtent l="0" t="0" r="0" b="0"/>
                <wp:wrapNone/>
                <wp:docPr id="179" name="文本框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诗朗诵：青春中国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.95pt;margin-top:518.3pt;height:27.75pt;width:128pt;mso-position-vertical-relative:page;z-index:251699200;mso-width-relative:page;mso-height-relative:page;" filled="f" stroked="f" coordsize="21600,21600" o:gfxdata="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CQbmQrcAAAADAEAAA8AAAAAAAAAAQAgAAAAIgAA&#10;AGRycy9kb3ducmV2LnhtbFBLAQIUABQAAAAIAIdO4kCi2NPiPQIAAGo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center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诗朗诵：青春中国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507365</wp:posOffset>
                </wp:positionH>
                <wp:positionV relativeFrom="page">
                  <wp:posOffset>5782945</wp:posOffset>
                </wp:positionV>
                <wp:extent cx="1625600" cy="352425"/>
                <wp:effectExtent l="0" t="0" r="0" b="0"/>
                <wp:wrapNone/>
                <wp:docPr id="178" name="文本框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小品：团圆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.95pt;margin-top:455.35pt;height:27.75pt;width:128pt;mso-position-vertical-relative:page;z-index:251701248;mso-width-relative:page;mso-height-relative:page;" filled="f" stroked="f" coordsize="21600,21600" o:gfxdata="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wcoL22wAAAAoBAAAPAAAAAAAAAAEAIAAAACIAAABk&#10;cnMvZG93bnJldi54bWxQSwECFAAUAAAACACHTuJAMD/scTwCAABq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center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小品：团圆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506730</wp:posOffset>
                </wp:positionH>
                <wp:positionV relativeFrom="page">
                  <wp:posOffset>5006975</wp:posOffset>
                </wp:positionV>
                <wp:extent cx="1625600" cy="352425"/>
                <wp:effectExtent l="0" t="0" r="0" b="0"/>
                <wp:wrapNone/>
                <wp:docPr id="177" name="文本框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民族舞：嫦娥奔月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.9pt;margin-top:394.25pt;height:27.75pt;width:128pt;mso-position-vertical-relative:page;z-index:251700224;mso-width-relative:page;mso-height-relative:page;" filled="f" stroked="f" coordsize="21600,21600" o:gfxdata="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BpvwNDcAAAACgEAAA8AAAAAAAAAAQAgAAAAIgAA&#10;AGRycy9kb3ducmV2LnhtbFBLAQIUABQAAAAIAIdO4kBarGh8PQIAAGo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center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民族舞：嫦娥奔月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506730</wp:posOffset>
                </wp:positionH>
                <wp:positionV relativeFrom="page">
                  <wp:posOffset>4277995</wp:posOffset>
                </wp:positionV>
                <wp:extent cx="1625600" cy="352425"/>
                <wp:effectExtent l="0" t="0" r="0" b="0"/>
                <wp:wrapNone/>
                <wp:docPr id="176" name="文本框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诗朗诵：中秋，你好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.9pt;margin-top:336.85pt;height:27.75pt;width:128pt;mso-position-vertical-relative:page;z-index:251698176;mso-width-relative:page;mso-height-relative:page;" filled="f" stroked="f" coordsize="21600,21600" o:gfxdata="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nFHLnNsAAAAKAQAADwAAAAAAAAABACAAAAAiAAAA&#10;ZHJzL2Rvd25yZXYueG1sUEsBAhQAFAAAAAgAh07iQMhLV+89AgAAag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center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诗朗诵：中秋，你好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460375</wp:posOffset>
                </wp:positionH>
                <wp:positionV relativeFrom="page">
                  <wp:posOffset>3596640</wp:posOffset>
                </wp:positionV>
                <wp:extent cx="1625600" cy="352425"/>
                <wp:effectExtent l="0" t="0" r="0" b="0"/>
                <wp:wrapNone/>
                <wp:docPr id="175" name="文本框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24"/>
                                <w:szCs w:val="24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大合唱：花好月圆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.25pt;margin-top:283.2pt;height:27.75pt;width:128pt;mso-position-vertical-relative:page;z-index:251697152;mso-width-relative:page;mso-height-relative:page;" filled="f" stroked="f" coordsize="21600,21600" o:gfxdata="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dekqrdsAAAAKAQAADwAAAAAAAAABACAAAAAiAAAA&#10;ZHJzL2Rvd25yZXYueG1sUEsBAhQAFAAAAAgAh07iQD9lZoE9AgAAag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center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24"/>
                          <w:szCs w:val="24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大合唱：花好月圆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-81915</wp:posOffset>
                </wp:positionH>
                <wp:positionV relativeFrom="page">
                  <wp:posOffset>8171180</wp:posOffset>
                </wp:positionV>
                <wp:extent cx="475615" cy="352425"/>
                <wp:effectExtent l="0" t="0" r="0" b="0"/>
                <wp:wrapNone/>
                <wp:docPr id="174" name="文本框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.45pt;margin-top:643.4pt;height:27.75pt;width:37.45pt;mso-position-vertical-relative:page;z-index:251696128;mso-width-relative:page;mso-height-relative:page;" filled="f" stroked="f" coordsize="21600,21600" o:gfxdata="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LPboNtwAAAAMAQAADwAAAAAAAAABACAAAAAiAAAA&#10;ZHJzL2Rvd25yZXYueG1sUEsBAhQAFAAAAAgAh07iQADckUg8AgAAaQ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-93980</wp:posOffset>
                </wp:positionH>
                <wp:positionV relativeFrom="page">
                  <wp:posOffset>7430135</wp:posOffset>
                </wp:positionV>
                <wp:extent cx="475615" cy="352425"/>
                <wp:effectExtent l="0" t="0" r="0" b="0"/>
                <wp:wrapNone/>
                <wp:docPr id="173" name="文本框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4pt;margin-top:585.05pt;height:27.75pt;width:37.45pt;mso-position-vertical-relative:page;z-index:251695104;mso-width-relative:page;mso-height-relative:page;" filled="f" stroked="f" coordsize="21600,21600" o:gfxdata="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CirBzHcAAAADAEAAA8AAAAAAAAAAQAgAAAAIgAA&#10;AGRycy9kb3ducmV2LnhtbFBLAQIUABQAAAAIAIdO4kCj8tnKPQIAAGk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-93980</wp:posOffset>
                </wp:positionH>
                <wp:positionV relativeFrom="page">
                  <wp:posOffset>6606540</wp:posOffset>
                </wp:positionV>
                <wp:extent cx="475615" cy="352425"/>
                <wp:effectExtent l="0" t="0" r="0" b="0"/>
                <wp:wrapNone/>
                <wp:docPr id="172" name="文本框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09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4pt;margin-top:520.2pt;height:27.75pt;width:37.45pt;mso-position-vertical-relative:page;z-index:251694080;mso-width-relative:page;mso-height-relative:page;" filled="f" stroked="f" coordsize="21600,21600" o:gfxdata="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O+wWJDcAAAADAEAAA8AAAAAAAAAAQAgAAAAIgAA&#10;AGRycy9kb3ducmV2LnhtbFBLAQIUABQAAAAIAIdO4kAu/cH8PQIAAGk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09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-93345</wp:posOffset>
                </wp:positionH>
                <wp:positionV relativeFrom="page">
                  <wp:posOffset>5795645</wp:posOffset>
                </wp:positionV>
                <wp:extent cx="475615" cy="352425"/>
                <wp:effectExtent l="0" t="0" r="0" b="0"/>
                <wp:wrapNone/>
                <wp:docPr id="171" name="文本框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07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35pt;margin-top:456.35pt;height:27.75pt;width:37.45pt;mso-position-vertical-relative:page;z-index:251693056;mso-width-relative:page;mso-height-relative:page;" filled="f" stroked="f" coordsize="21600,21600" o:gfxdata="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LvMxIPaAAAACgEAAA8AAAAAAAAAAQAgAAAAIgAAAGRy&#10;cy9kb3ducmV2LnhtbFBLAQIUABQAAAAIAIdO4kC57emmPAIAAGkEAAAOAAAAAAAAAAEAIAAAACk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07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-81280</wp:posOffset>
                </wp:positionH>
                <wp:positionV relativeFrom="page">
                  <wp:posOffset>5019675</wp:posOffset>
                </wp:positionV>
                <wp:extent cx="475615" cy="352425"/>
                <wp:effectExtent l="0" t="0" r="0" b="0"/>
                <wp:wrapNone/>
                <wp:docPr id="170" name="文本框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05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.4pt;margin-top:395.25pt;height:27.75pt;width:37.45pt;mso-position-vertical-relative:page;z-index:251692032;mso-width-relative:page;mso-height-relative:page;" filled="f" stroked="f" coordsize="21600,21600" o:gfxdata="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rn2s72wAAAAoBAAAPAAAAAAAAAAEAIAAAACIAAABk&#10;cnMvZG93bnJldi54bWxQSwECFAAUAAAACACHTuJANOLxkDwCAABp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05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-81915</wp:posOffset>
                </wp:positionH>
                <wp:positionV relativeFrom="page">
                  <wp:posOffset>4314825</wp:posOffset>
                </wp:positionV>
                <wp:extent cx="475615" cy="352425"/>
                <wp:effectExtent l="0" t="0" r="0" b="0"/>
                <wp:wrapNone/>
                <wp:docPr id="169" name="文本框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.45pt;margin-top:339.75pt;height:27.75pt;width:37.45pt;mso-position-vertical-relative:page;z-index:251691008;mso-width-relative:page;mso-height-relative:page;" filled="f" stroked="f" coordsize="21600,21600" o:gfxdata="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LjS8r3cAAAACgEAAA8AAAAAAAAAAQAgAAAAIgAA&#10;AGRycy9kb3ducmV2LnhtbFBLAQIUABQAAAAIAIdO4kACcGdePQIAAGk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03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4832985</wp:posOffset>
                </wp:positionH>
                <wp:positionV relativeFrom="page">
                  <wp:posOffset>7806690</wp:posOffset>
                </wp:positionV>
                <wp:extent cx="475615" cy="352425"/>
                <wp:effectExtent l="0" t="0" r="0" b="0"/>
                <wp:wrapNone/>
                <wp:docPr id="168" name="文本框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0.55pt;margin-top:614.7pt;height:27.75pt;width:37.45pt;mso-position-vertical-relative:page;z-index:251689984;mso-width-relative:page;mso-height-relative:page;" filled="f" stroked="f" coordsize="21600,21600" o:gfxdata="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M0TsvfdAAAADQEAAA8AAAAAAAAAAQAgAAAAIgAA&#10;AGRycy9kb3ducmV2LnhtbFBLAQIUABQAAAAIAIdO4kCPf39oPAIAAGk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4832985</wp:posOffset>
                </wp:positionH>
                <wp:positionV relativeFrom="page">
                  <wp:posOffset>7006590</wp:posOffset>
                </wp:positionV>
                <wp:extent cx="475615" cy="352425"/>
                <wp:effectExtent l="0" t="0" r="0" b="0"/>
                <wp:wrapNone/>
                <wp:docPr id="167" name="文本框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0.55pt;margin-top:551.7pt;height:27.75pt;width:37.45pt;mso-position-vertical-relative:page;z-index:251688960;mso-width-relative:page;mso-height-relative:page;" filled="f" stroked="f" coordsize="21600,21600" o:gfxdata="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IHYVVfdAAAADQEAAA8AAAAAAAAAAQAgAAAAIgAA&#10;AGRycy9kb3ducmV2LnhtbFBLAQIUABQAAAAIAIdO4kAFK4aBPAIAAGk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4832985</wp:posOffset>
                </wp:positionH>
                <wp:positionV relativeFrom="page">
                  <wp:posOffset>6207760</wp:posOffset>
                </wp:positionV>
                <wp:extent cx="475615" cy="352425"/>
                <wp:effectExtent l="0" t="0" r="0" b="0"/>
                <wp:wrapNone/>
                <wp:docPr id="166" name="文本框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08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0.55pt;margin-top:488.8pt;height:27.75pt;width:37.45pt;mso-position-vertical-relative:page;z-index:251687936;mso-width-relative:page;mso-height-relative:page;" filled="f" stroked="f" coordsize="21600,21600" o:gfxdata="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DeCD3PcAAAADAEAAA8AAAAAAAAAAQAgAAAAIgAA&#10;AGRycy9kb3ducmV2LnhtbFBLAQIUABQAAAAIAIdO4kCIJJ63PQIAAGk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08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4809490</wp:posOffset>
                </wp:positionH>
                <wp:positionV relativeFrom="page">
                  <wp:posOffset>5419090</wp:posOffset>
                </wp:positionV>
                <wp:extent cx="475615" cy="352425"/>
                <wp:effectExtent l="0" t="0" r="0" b="0"/>
                <wp:wrapNone/>
                <wp:docPr id="165" name="文本框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06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8.7pt;margin-top:426.7pt;height:27.75pt;width:37.45pt;mso-position-vertical-relative:page;z-index:251686912;mso-width-relative:page;mso-height-relative:page;" filled="f" stroked="f" coordsize="21600,21600" o:gfxdata="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Pn7t13QAAAAsBAAAPAAAAAAAAAAEAIAAAACIA&#10;AABkcnMvZG93bnJldi54bWxQSwECFAAUAAAACACHTuJAHzS27T0CAABp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06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4821555</wp:posOffset>
                </wp:positionH>
                <wp:positionV relativeFrom="page">
                  <wp:posOffset>4666615</wp:posOffset>
                </wp:positionV>
                <wp:extent cx="475615" cy="352425"/>
                <wp:effectExtent l="0" t="0" r="0" b="0"/>
                <wp:wrapNone/>
                <wp:docPr id="164" name="文本框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04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9.65pt;margin-top:367.45pt;height:27.75pt;width:37.45pt;mso-position-vertical-relative:page;z-index:251685888;mso-width-relative:page;mso-height-relative:page;" filled="f" stroked="f" coordsize="21600,21600" o:gfxdata="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A7wERPcAAAACwEAAA8AAAAAAAAAAQAgAAAAIgAA&#10;AGRycy9kb3ducmV2LnhtbFBLAQIUABQAAAAIAIdO4kCSO67bPQIAAGk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04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4821555</wp:posOffset>
                </wp:positionH>
                <wp:positionV relativeFrom="page">
                  <wp:posOffset>3938270</wp:posOffset>
                </wp:positionV>
                <wp:extent cx="475615" cy="352425"/>
                <wp:effectExtent l="0" t="0" r="0" b="0"/>
                <wp:wrapNone/>
                <wp:docPr id="163" name="文本框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9.65pt;margin-top:310.1pt;height:27.75pt;width:37.45pt;mso-position-vertical-relative:page;z-index:251684864;mso-width-relative:page;mso-height-relative:page;" filled="f" stroked="f" coordsize="21600,21600" o:gfxdata="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zOJBj2wAAAAsBAAAPAAAAAAAAAAEAIAAAACIAAABk&#10;cnMvZG93bnJldi54bWxQSwECFAAUAAAACACHTuJAMRXmWTwCAABp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02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-69215</wp:posOffset>
                </wp:positionH>
                <wp:positionV relativeFrom="page">
                  <wp:posOffset>3585845</wp:posOffset>
                </wp:positionV>
                <wp:extent cx="475615" cy="352425"/>
                <wp:effectExtent l="0" t="0" r="0" b="0"/>
                <wp:wrapNone/>
                <wp:docPr id="162" name="文本框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36"/>
                                <w:szCs w:val="36"/>
                                <w:lang w:val="en-US"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.45pt;margin-top:282.35pt;height:27.75pt;width:37.45pt;mso-position-vertical-relative:page;z-index:251683840;mso-width-relative:page;mso-height-relative:page;" filled="f" stroked="f" coordsize="21600,21600" o:gfxdata="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G6ZKmdsAAAAKAQAADwAAAAAAAAABACAAAAAiAAAA&#10;ZHJzL2Rvd25yZXYueG1sUEsBAhQAFAAAAAgAh07iQLwa/m89AgAAaQ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36"/>
                          <w:szCs w:val="36"/>
                          <w:lang w:val="en-US"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01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-47625</wp:posOffset>
                </wp:positionH>
                <wp:positionV relativeFrom="paragraph">
                  <wp:posOffset>7215505</wp:posOffset>
                </wp:positionV>
                <wp:extent cx="2763520" cy="441960"/>
                <wp:effectExtent l="0" t="0" r="17780" b="15240"/>
                <wp:wrapNone/>
                <wp:docPr id="144" name="组合 1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3520" cy="441960"/>
                          <a:chOff x="12764" y="5903"/>
                          <a:chExt cx="4352" cy="696"/>
                        </a:xfrm>
                      </wpg:grpSpPr>
                      <wps:wsp>
                        <wps:cNvPr id="145" name="椭圆 48"/>
                        <wps:cNvSpPr/>
                        <wps:spPr>
                          <a:xfrm>
                            <a:off x="12764" y="5928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g:grpSp>
                        <wpg:cNvPr id="146" name="组合 51"/>
                        <wpg:cNvGrpSpPr/>
                        <wpg:grpSpPr>
                          <a:xfrm>
                            <a:off x="13611" y="5903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147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148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49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50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51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52" name="椭圆 52"/>
                        <wps:cNvSpPr/>
                        <wps:spPr>
                          <a:xfrm>
                            <a:off x="16874" y="615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.75pt;margin-top:568.15pt;height:34.8pt;width:217.6pt;z-index:251681792;mso-width-relative:page;mso-height-relative:page;" coordorigin="12764,5903" coordsize="4352,696" o:gfxdata="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">
                <o:lock v:ext="edit" aspectratio="f"/>
                <v:shape id="椭圆 48" o:spid="_x0000_s1026" o:spt="3" type="#_x0000_t3" style="position:absolute;left:12764;top:5928;height:630;width:630;v-text-anchor:middle;" fillcolor="#E1A356" filled="t" stroked="f" coordsize="21600,21600" o:gfxdata="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yG/TK8AAAA&#10;3A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group id="组合 51" o:spid="_x0000_s1026" o:spt="203" style="position:absolute;left:13611;top:5903;height:696;width:2882;" coordorigin="8277,5884" coordsize="2882,696" o:gfxdata="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+1UZ/r0AAADc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47" o:spid="_x0000_s1026" o:spt="203" style="position:absolute;left:8277;top:5884;height:696;width:2623;" coordorigin="10071,5884" coordsize="2623,696" o:gfxdata="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QZvGW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流程图: 延期 45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onWWycAAAADc&#10;AAAADwAAAGRycy9kb3ducmV2LnhtbEWPzW7CQAyE75V4h5UrcSsbKoRoyiaHikpwgBbSS28ma5KI&#10;rDfKLr9PXx8qcbM145nP8/zqWnWmPjSeDYxHCSji0tuGKwM/xefLDFSIyBZbz2TgRgHybPA0x9T6&#10;C2/pvIuVkhAOKRqoY+xSrUNZk8Mw8h2xaAffO4yy9pW2PV4k3LX6NUmm2mHD0lBjRx81lcfdyRko&#10;Tm/F7xE3s/t6c//ervhrv1hqY4bP4+QdVKRrfJj/r5dW8CdCK8/IBDr7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idZbJ&#10;wAAAANwAAAAPAAAAAAAAAAEAIAAAACIAAABkcnMvZG93bnJldi54bWxQSwECFAAUAAAACACHTuJA&#10;My8FnjsAAAA5AAAAEAAAAAAAAAABACAAAAAPAQAAZHJzL3NoYXBleG1sLnhtbFBLBQYAAAAABgAG&#10;AFsBAAC5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矩形 46" o:spid="_x0000_s1026" o:spt="1" style="position:absolute;left:10851;top:5884;height:692;width:1843;v-text-anchor:middle;" fillcolor="#E1A356" filled="t" stroked="f" coordsize="21600,21600" o:gfxdata="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1+dc+/&#10;AAAA3AAAAA8AAAAAAAAAAQAgAAAAIgAAAGRycy9kb3ducmV2LnhtbFBLAQIUABQAAAAIAIdO4kAz&#10;LwWeOwAAADkAAAAQAAAAAAAAAAEAIAAAAA4BAABkcnMvc2hhcGV4bWwueG1sUEsFBgAAAAAGAAYA&#10;WwEAALg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9" o:spid="_x0000_s1026" o:spt="1" style="position:absolute;left:10885;top:5884;height:692;width:57;v-text-anchor:middle;" fillcolor="#A97B0C" filled="t" stroked="f" coordsize="21600,21600" o:gfxdata="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AEZ36&#10;wAAAANwAAAAPAAAAAAAAAAEAIAAAACIAAABkcnMvZG93bnJldi54bWxQSwECFAAUAAAACACHTuJA&#10;My8FnjsAAAA5AAAAEAAAAAAAAAABACAAAAAPAQAAZHJzL3NoYXBleG1sLnhtbFBLBQYAAAAABgAG&#10;AFsBAAC5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等腰三角形 50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r8ChcbkAAADc&#10;AAAADwAAAGRycy9kb3ducmV2LnhtbEVPTYvCMBC9C/6HMII3TSso0jV6UBYXPKkFr0Mz21SbSUmy&#10;1fXXbxYEb/N4n7PaPGwrevKhcawgn2YgiCunG64VlOfPyRJEiMgaW8ek4JcCbNbDwQoL7e58pP4U&#10;a5FCOBSowMTYFVKGypDFMHUdceK+nbcYE/S11B7vKdy2cpZlC2mx4dRgsKOtoep2+rEKnpW9ur4s&#10;D+djbS4S54f9jr1S41GefYCI9Ihv8cv9pdP8eQ7/z6QL5Po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/AoXG5AAAA3AAA&#10;AA8AAAAAAAAAAQAgAAAAIgAAAGRycy9kb3ducmV2LnhtbFBLAQIUABQAAAAIAIdO4kAzLwWeOwAA&#10;ADkAAAAQAAAAAAAAAAEAIAAAAAgBAABkcnMvc2hhcGV4bWwueG1sUEsFBgAAAAAGAAYAWwEAALID&#10;AAAAAA==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椭圆 52" o:spid="_x0000_s1026" o:spt="3" type="#_x0000_t3" style="position:absolute;left:16874;top:6150;height:242;width:242;v-text-anchor:middle;" fillcolor="#E1A356" filled="t" stroked="f" coordsize="21600,21600" o:gfxdata="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mtvObugAAANwA&#10;AAAPAAAAAAAAAAEAIAAAACIAAABkcnMvZG93bnJldi54bWxQSwECFAAUAAAACACHTuJAMy8FnjsA&#10;AAA5AAAAEAAAAAAAAAABACAAAAAJAQAAZHJzL3NoYXBleG1sLnhtbFBLBQYAAAAABgAGAFsBAACz&#10;AwAAAAA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2561590</wp:posOffset>
                </wp:positionH>
                <wp:positionV relativeFrom="paragraph">
                  <wp:posOffset>6874510</wp:posOffset>
                </wp:positionV>
                <wp:extent cx="2694305" cy="441960"/>
                <wp:effectExtent l="0" t="0" r="10795" b="15240"/>
                <wp:wrapNone/>
                <wp:docPr id="153" name="组合 1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4305" cy="441960"/>
                          <a:chOff x="16873" y="6810"/>
                          <a:chExt cx="4243" cy="696"/>
                        </a:xfrm>
                      </wpg:grpSpPr>
                      <wpg:grpSp>
                        <wpg:cNvPr id="154" name="组合 53"/>
                        <wpg:cNvGrpSpPr/>
                        <wpg:grpSpPr>
                          <a:xfrm flipH="1">
                            <a:off x="17369" y="6810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155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156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57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58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59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60" name="椭圆 59"/>
                        <wps:cNvSpPr/>
                        <wps:spPr>
                          <a:xfrm>
                            <a:off x="16873" y="702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61" name="椭圆 60"/>
                        <wps:cNvSpPr/>
                        <wps:spPr>
                          <a:xfrm>
                            <a:off x="20486" y="6817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1.7pt;margin-top:541.3pt;height:34.8pt;width:212.15pt;z-index:251682816;mso-width-relative:page;mso-height-relative:page;" coordorigin="16873,6810" coordsize="4243,696" o:gfxdata="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">
                <o:lock v:ext="edit" aspectratio="f"/>
                <v:group id="组合 53" o:spid="_x0000_s1026" o:spt="203" style="position:absolute;left:17369;top:6810;flip:x;height:696;width:2882;" coordorigin="8277,5884" coordsize="2882,696" o:gfxdata="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8rRG97oAAADcAAAADwAAAAAAAAABACAAAAAiAAAAZHJzL2Rvd25yZXYueG1sUEsB&#10;AhQAFAAAAAgAh07iQDMvBZ47AAAAOQAAABUAAAAAAAAAAQAgAAAACQEAAGRycy9ncm91cHNoYXBl&#10;eG1sLnhtbFBLBQYAAAAABgAGAGABAADGAwAAAAA=&#10;">
                  <o:lock v:ext="edit" aspectratio="f"/>
                  <v:group id="组合 47" o:spid="_x0000_s1026" o:spt="203" style="position:absolute;left:8277;top:5884;height:696;width:2623;" coordorigin="10071,5884" coordsize="2623,696" o:gfxdata="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l4RVL0AAADcAAAADwAAAAAAAAABACAAAAAiAAAAZHJzL2Rvd25yZXYueG1s&#10;UEsBAhQAFAAAAAgAh07iQDMvBZ47AAAAOQAAABUAAAAAAAAAAQAgAAAADAEAAGRycy9ncm91cHNo&#10;YXBleG1sLnhtbFBLBQYAAAAABgAGAGABAADJAwAAAAA=&#10;">
                    <o:lock v:ext="edit" aspectratio="f"/>
                    <v:shape id="流程图: 延期 45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OX8x/bwAAADc&#10;AAAADwAAAGRycy9kb3ducmV2LnhtbEVPS4vCMBC+C/6HMAt701RhRbumPSwK7mF91cvexmZsi82k&#10;NPH5640geJuP7znT9GpqcabWVZYVDPoRCOLc6ooLBbts3huDcB5ZY22ZFNzIQZp0O1OMtb3whs5b&#10;X4gQwi5GBaX3TSyly0sy6Pq2IQ7cwbYGfYBtIXWLlxBuajmMopE0WHFoKLGhn5Ly4/ZkFGSnSfZ/&#10;xOX4/re8rze/vNrPFlKpz49B9A3C09W/xS/3Qof5XyN4PhMukM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l/Mf28AAAA&#10;3AAAAA8AAAAAAAAAAQAgAAAAIgAAAGRycy9kb3ducmV2LnhtbFBLAQIUABQAAAAIAIdO4kAzLwWe&#10;OwAAADkAAAAQAAAAAAAAAAEAIAAAAAsBAABkcnMvc2hhcGV4bWwueG1sUEsFBgAAAAAGAAYAWwEA&#10;ALU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矩形 46" o:spid="_x0000_s1026" o:spt="1" style="position:absolute;left:10851;top:5884;height:692;width:1843;v-text-anchor:middle;" fillcolor="#E1A356" filled="t" stroked="f" coordsize="21600,21600" o:gfxdata="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Z00vu/&#10;AAAA3AAAAA8AAAAAAAAAAQAgAAAAIgAAAGRycy9kb3ducmV2LnhtbFBLAQIUABQAAAAIAIdO4kAz&#10;LwWeOwAAADkAAAAQAAAAAAAAAAEAIAAAAA4BAABkcnMvc2hhcGV4bWwueG1sUEsFBgAAAAAGAAYA&#10;WwEAALg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9" o:spid="_x0000_s1026" o:spt="1" style="position:absolute;left:10885;top:5884;height:692;width:57;v-text-anchor:middle;" fillcolor="#A97B0C" filled="t" stroked="f" coordsize="21600,21600" o:gfxdata="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+Z5H8&#10;wAAAANwAAAAPAAAAAAAAAAEAIAAAACIAAABkcnMvZG93bnJldi54bWxQSwECFAAUAAAACACHTuJA&#10;My8FnjsAAAA5AAAAEAAAAAAAAAABACAAAAAPAQAAZHJzL3NoYXBleG1sLnhtbFBLBQYAAAAABgAG&#10;AFsBAAC5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等腰三角形 50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Ubatd7kAAADc&#10;AAAADwAAAGRycy9kb3ducmV2LnhtbEVPTYvCMBC9L/gfwgje1tQFxa1GD8qi4Ekt7HVoxqbaTEoS&#10;q7u/3giCt3m8z5kv77YRHflQO1YwGmYgiEuna64UFMefzymIEJE1No5JwR8FWC56H3PMtbvxnrpD&#10;rEQK4ZCjAhNjm0sZSkMWw9C1xIk7OW8xJugrqT3eUrht5FeWTaTFmlODwZZWhsrL4WoV/Jf27Lqi&#10;2B33lfmVON5t1uyVGvRH2QxEpHt8i1/urU7zx9/wfCZdIBc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G2rXe5AAAA3AAA&#10;AA8AAAAAAAAAAQAgAAAAIgAAAGRycy9kb3ducmV2LnhtbFBLAQIUABQAAAAIAIdO4kAzLwWeOwAA&#10;ADkAAAAQAAAAAAAAAAEAIAAAAAgBAABkcnMvc2hhcGV4bWwueG1sUEsFBgAAAAAGAAYAWwEAALID&#10;AAAAAA==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椭圆 59" o:spid="_x0000_s1026" o:spt="3" type="#_x0000_t3" style="position:absolute;left:16873;top:7020;height:242;width:242;v-text-anchor:middle;" fillcolor="#E1A356" filled="t" stroked="f" coordsize="21600,21600" o:gfxdata="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3RALKvQAA&#10;ANw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shape id="椭圆 60" o:spid="_x0000_s1026" o:spt="3" type="#_x0000_t3" style="position:absolute;left:20486;top:6817;height:630;width:630;v-text-anchor:middle;" fillcolor="#E1A356" filled="t" stroked="f" coordsize="21600,21600" o:gfxdata="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AinUbsAAADc&#10;AAAADwAAAAAAAAABACAAAAAiAAAAZHJzL2Rvd25yZXYueG1sUEsBAhQAFAAAAAgAh07iQDMvBZ47&#10;AAAAOQAAABAAAAAAAAAAAQAgAAAACgEAAGRycy9zaGFwZXhtbC54bWxQSwUGAAAAAAYABgBbAQAA&#10;tAMAAAAA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-59690</wp:posOffset>
                </wp:positionH>
                <wp:positionV relativeFrom="paragraph">
                  <wp:posOffset>6486525</wp:posOffset>
                </wp:positionV>
                <wp:extent cx="2763520" cy="441960"/>
                <wp:effectExtent l="0" t="0" r="17780" b="15240"/>
                <wp:wrapNone/>
                <wp:docPr id="117" name="组合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3520" cy="441960"/>
                          <a:chOff x="12764" y="5903"/>
                          <a:chExt cx="4352" cy="696"/>
                        </a:xfrm>
                      </wpg:grpSpPr>
                      <wps:wsp>
                        <wps:cNvPr id="118" name="椭圆 48"/>
                        <wps:cNvSpPr/>
                        <wps:spPr>
                          <a:xfrm>
                            <a:off x="12764" y="5928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g:grpSp>
                        <wpg:cNvPr id="119" name="组合 51"/>
                        <wpg:cNvGrpSpPr/>
                        <wpg:grpSpPr>
                          <a:xfrm>
                            <a:off x="13611" y="5903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120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121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22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23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24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25" name="椭圆 52"/>
                        <wps:cNvSpPr/>
                        <wps:spPr>
                          <a:xfrm>
                            <a:off x="16874" y="615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4.7pt;margin-top:510.75pt;height:34.8pt;width:217.6pt;z-index:251678720;mso-width-relative:page;mso-height-relative:page;" coordorigin="12764,5903" coordsize="4352,696" o:gfxdata="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">
                <o:lock v:ext="edit" aspectratio="f"/>
                <v:shape id="椭圆 48" o:spid="_x0000_s1026" o:spt="3" type="#_x0000_t3" style="position:absolute;left:12764;top:5928;height:630;width:630;v-text-anchor:middle;" fillcolor="#E1A356" filled="t" stroked="f" coordsize="21600,21600" o:gfxdata="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TR9sb4A&#10;AADcAAAADwAAAAAAAAABACAAAAAiAAAAZHJzL2Rvd25yZXYueG1sUEsBAhQAFAAAAAgAh07iQDMv&#10;BZ47AAAAOQAAABAAAAAAAAAAAQAgAAAADQEAAGRycy9zaGFwZXhtbC54bWxQSwUGAAAAAAYABgBb&#10;AQAAtwMAAAAA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group id="组合 51" o:spid="_x0000_s1026" o:spt="203" style="position:absolute;left:13611;top:5903;height:696;width:2882;" coordorigin="8277,5884" coordsize="2882,696" o:gfxdata="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ZeaKRvAAAANwAAAAPAAAAAAAAAAEAIAAAACIAAABkcnMvZG93bnJldi54bWxQ&#10;SwECFAAUAAAACACHTuJAMy8FnjsAAAA5AAAAFQAAAAAAAAABACAAAAALAQAAZHJzL2dyb3Vwc2hh&#10;cGV4bWwueG1sUEsFBgAAAAAGAAYAYAEAAMgDAAAAAA==&#10;">
                  <o:lock v:ext="edit" aspectratio="f"/>
                  <v:group id="组合 47" o:spid="_x0000_s1026" o:spt="203" style="position:absolute;left:8277;top:5884;height:696;width:2623;" coordorigin="10071,5884" coordsize="2623,696" o:gfxdata="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MYvwbG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流程图: 延期 45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7pDa9L4AAADc&#10;AAAADwAAAGRycy9kb3ducmV2LnhtbEVPPW/CMBDdkfgP1iF1AycMFYQ4GapWokNpIV3YrvE1iRKf&#10;o9iQlF9fV0Lqdk/v89J8Mp240uAaywriVQSCuLS64UrBZ/Gy3IBwHlljZ5kU/JCDPJvPUky0HflI&#10;15OvRAhhl6CC2vs+kdKVNRl0K9sTB+7bDgZ9gEMl9YBjCDedXEfRozTYcGiosaenmsr2dDEKisu2&#10;OLd42NzeDreP4yu/fz3vpVIPizjagfA0+X/x3b3XYf46hr9nwgUy+w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pDa9L4A&#10;AADcAAAADwAAAAAAAAABACAAAAAiAAAAZHJzL2Rvd25yZXYueG1sUEsBAhQAFAAAAAgAh07iQDMv&#10;BZ47AAAAOQAAABAAAAAAAAAAAQAgAAAADQEAAGRycy9zaGFwZXhtbC54bWxQSwUGAAAAAAYABgBb&#10;AQAAtwMAAAAA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矩形 46" o:spid="_x0000_s1026" o:spt="1" style="position:absolute;left:10851;top:5884;height:692;width:1843;v-text-anchor:middle;" fillcolor="#E1A356" filled="t" stroked="f" coordsize="21600,21600" o:gfxdata="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gUCHr4A&#10;AADcAAAADwAAAAAAAAABACAAAAAiAAAAZHJzL2Rvd25yZXYueG1sUEsBAhQAFAAAAAgAh07iQDMv&#10;BZ47AAAAOQAAABAAAAAAAAAAAQAgAAAADQEAAGRycy9zaGFwZXhtbC54bWxQSwUGAAAAAAYABgBb&#10;AQAAtwMAAAAA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9" o:spid="_x0000_s1026" o:spt="1" style="position:absolute;left:10885;top:5884;height:692;width:57;v-text-anchor:middle;" fillcolor="#A97B0C" filled="t" stroked="f" coordsize="21600,21600" o:gfxdata="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MVw8L4A&#10;AADcAAAADwAAAAAAAAABACAAAAAiAAAAZHJzL2Rvd25yZXYueG1sUEsBAhQAFAAAAAgAh07iQDMv&#10;BZ47AAAAOQAAABAAAAAAAAAAAQAgAAAADQEAAGRycy9zaGFwZXhtbC54bWxQSwUGAAAAAAYABgBb&#10;AQAAtwMAAAAA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等腰三角形 50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57FxlLsAAADc&#10;AAAADwAAAGRycy9kb3ducmV2LnhtbEVPTWvCQBC9F/wPywi91Y3SlhJdPSilhZyigV6H7JiNZmfD&#10;7jaJ/vpuodDbPN7nbHaT7cRAPrSOFSwXGQji2umWGwXV6f3pDUSIyBo7x6TgRgF229nDBnPtRi5p&#10;OMZGpBAOOSowMfa5lKE2ZDEsXE+cuLPzFmOCvpHa45jCbSdXWfYqLbacGgz2tDdUX4/fVsG9thc3&#10;VFVxKhvzJfGl+DiwV+pxvszWICJN8V/85/7Uaf7qGX6fSRfI7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7FxlLsAAADc&#10;AAAADwAAAAAAAAABACAAAAAiAAAAZHJzL2Rvd25yZXYueG1sUEsBAhQAFAAAAAgAh07iQDMvBZ47&#10;AAAAOQAAABAAAAAAAAAAAQAgAAAACgEAAGRycy9zaGFwZXhtbC54bWxQSwUGAAAAAAYABgBbAQAA&#10;tAMAAAAA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椭圆 52" o:spid="_x0000_s1026" o:spt="3" type="#_x0000_t3" style="position:absolute;left:16874;top:6150;height:242;width:242;v-text-anchor:middle;" fillcolor="#E1A356" filled="t" stroked="f" coordsize="21600,21600" o:gfxdata="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WRiSugAAANwA&#10;AAAPAAAAAAAAAAEAIAAAACIAAABkcnMvZG93bnJldi54bWxQSwECFAAUAAAACACHTuJAMy8FnjsA&#10;AAA5AAAAEAAAAAAAAAABACAAAAAJAQAAZHJzL3NoYXBleG1sLnhtbFBLBQYAAAAABgAGAFsBAACz&#10;AwAAAAA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2561590</wp:posOffset>
                </wp:positionH>
                <wp:positionV relativeFrom="paragraph">
                  <wp:posOffset>6075045</wp:posOffset>
                </wp:positionV>
                <wp:extent cx="2694305" cy="441960"/>
                <wp:effectExtent l="0" t="0" r="10795" b="15240"/>
                <wp:wrapNone/>
                <wp:docPr id="108" name="组合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4305" cy="441960"/>
                          <a:chOff x="16873" y="6810"/>
                          <a:chExt cx="4243" cy="696"/>
                        </a:xfrm>
                      </wpg:grpSpPr>
                      <wpg:grpSp>
                        <wpg:cNvPr id="109" name="组合 53"/>
                        <wpg:cNvGrpSpPr/>
                        <wpg:grpSpPr>
                          <a:xfrm flipH="1">
                            <a:off x="17369" y="6810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110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111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12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13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14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15" name="椭圆 59"/>
                        <wps:cNvSpPr/>
                        <wps:spPr>
                          <a:xfrm>
                            <a:off x="16873" y="702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6" name="椭圆 60"/>
                        <wps:cNvSpPr/>
                        <wps:spPr>
                          <a:xfrm>
                            <a:off x="20486" y="6817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1.7pt;margin-top:478.35pt;height:34.8pt;width:212.15pt;z-index:251677696;mso-width-relative:page;mso-height-relative:page;" coordorigin="16873,6810" coordsize="4243,696" o:gfxdata="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">
                <o:lock v:ext="edit" aspectratio="f"/>
                <v:group id="组合 53" o:spid="_x0000_s1026" o:spt="203" style="position:absolute;left:17369;top:6810;flip:x;height:696;width:2882;" coordorigin="8277,5884" coordsize="2882,696" o:gfxdata="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DwbGdLoAAADcAAAADwAAAAAAAAABACAAAAAiAAAAZHJzL2Rvd25yZXYueG1sUEsB&#10;AhQAFAAAAAgAh07iQDMvBZ47AAAAOQAAABUAAAAAAAAAAQAgAAAACQEAAGRycy9ncm91cHNoYXBl&#10;eG1sLnhtbFBLBQYAAAAABgAGAGABAADGAwAAAAA=&#10;">
                  <o:lock v:ext="edit" aspectratio="f"/>
                  <v:group id="组合 47" o:spid="_x0000_s1026" o:spt="203" style="position:absolute;left:8277;top:5884;height:696;width:2623;" coordorigin="10071,5884" coordsize="2623,696" o:gfxdata="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IQwsM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流程图: 延期 45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IPwQSb4AAADc&#10;AAAADwAAAGRycy9kb3ducmV2LnhtbEVPPW/CMBDdK/EfrENiK046VGmKyVCBRIeGQrp0u8bXJCI+&#10;R7FJIL8eV6rEdk/v81bZxbRioN41lhXEywgEcWl1w5WCr2L7mIBwHllja5kUXMlBtp49rDDVduQD&#10;DUdfiRDCLkUFtfddKqUrazLolrYjDtyv7Q36APtK6h7HEG5a+RRFz9Jgw6Ghxo7eaipPx7NRUJxf&#10;iu8T5sn0kU+fh3fe/2x2UqnFPI5eQXi6+Lv4373TYX4cw98z4QK5v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PwQSb4A&#10;AADcAAAADwAAAAAAAAABACAAAAAiAAAAZHJzL2Rvd25yZXYueG1sUEsBAhQAFAAAAAgAh07iQDMv&#10;BZ47AAAAOQAAABAAAAAAAAAAAQAgAAAADQEAAGRycy9zaGFwZXhtbC54bWxQSwUGAAAAAAYABgBb&#10;AQAAtwMAAAAA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矩形 46" o:spid="_x0000_s1026" o:spt="1" style="position:absolute;left:10851;top:5884;height:692;width:1843;v-text-anchor:middle;" fillcolor="#E1A356" filled="t" stroked="f" coordsize="21600,21600" o:gfxdata="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GnIo74A&#10;AADcAAAADwAAAAAAAAABACAAAAAiAAAAZHJzL2Rvd25yZXYueG1sUEsBAhQAFAAAAAgAh07iQDMv&#10;BZ47AAAAOQAAABAAAAAAAAAAAQAgAAAADQEAAGRycy9zaGFwZXhtbC54bWxQSwUGAAAAAAYABgBb&#10;AQAAtwMAAAAA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9" o:spid="_x0000_s1026" o:spt="1" style="position:absolute;left:10885;top:5884;height:692;width:57;v-text-anchor:middle;" fillcolor="#A97B0C" filled="t" stroked="f" coordsize="21600,21600" o:gfxdata="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qbpN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等腰三角形 50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Kd27KbsAAADc&#10;AAAADwAAAGRycy9kb3ducmV2LnhtbEVPTWvCQBC9F/oflil4azYRKyV1zaEiLXhSA16H7DSbNjsb&#10;dtdE/fXdQsHbPN7nrKqL7cVIPnSOFRRZDoK4cbrjVkF93D6/gggRWWPvmBRcKUC1fnxYYandxHsa&#10;D7EVKYRDiQpMjEMpZWgMWQyZG4gT9+W8xZigb6X2OKVw28t5ni+lxY5Tg8GB3g01P4ezVXBr7Lcb&#10;63p33LfmJPFl97Fhr9TsqcjfQES6xLv43/2p0/xiAX/PpAvk+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d27KbsAAADc&#10;AAAADwAAAAAAAAABACAAAAAiAAAAZHJzL2Rvd25yZXYueG1sUEsBAhQAFAAAAAgAh07iQDMvBZ47&#10;AAAAOQAAABAAAAAAAAAAAQAgAAAACgEAAGRycy9zaGFwZXhtbC54bWxQSwUGAAAAAAYABgBbAQAA&#10;tAMAAAAA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椭圆 59" o:spid="_x0000_s1026" o:spt="3" type="#_x0000_t3" style="position:absolute;left:16873;top:7020;height:242;width:242;v-text-anchor:middle;" fillcolor="#E1A356" filled="t" stroked="f" coordsize="21600,21600" o:gfxdata="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zXSL7sAAADc&#10;AAAADwAAAAAAAAABACAAAAAiAAAAZHJzL2Rvd25yZXYueG1sUEsBAhQAFAAAAAgAh07iQDMvBZ47&#10;AAAAOQAAABAAAAAAAAAAAQAgAAAACgEAAGRycy9zaGFwZXhtbC54bWxQSwUGAAAAAAYABgBbAQAA&#10;tAMAAAAA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shape id="椭圆 60" o:spid="_x0000_s1026" o:spt="3" type="#_x0000_t3" style="position:absolute;left:20486;top:6817;height:630;width:630;v-text-anchor:middle;" fillcolor="#E1A356" filled="t" stroked="f" coordsize="21600,21600" o:gfxdata="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+dMWLsAAADc&#10;AAAADwAAAAAAAAABACAAAAAiAAAAZHJzL2Rvd25yZXYueG1sUEsBAhQAFAAAAAgAh07iQDMvBZ47&#10;AAAAOQAAABAAAAAAAAAAAQAgAAAACgEAAGRycy9zaGFwZXhtbC54bWxQSwUGAAAAAAYABgBbAQAA&#10;tAMAAAAA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-59690</wp:posOffset>
                </wp:positionH>
                <wp:positionV relativeFrom="paragraph">
                  <wp:posOffset>5651500</wp:posOffset>
                </wp:positionV>
                <wp:extent cx="2763520" cy="441960"/>
                <wp:effectExtent l="0" t="0" r="17780" b="15240"/>
                <wp:wrapNone/>
                <wp:docPr id="99" name="组合 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3520" cy="441960"/>
                          <a:chOff x="12764" y="5903"/>
                          <a:chExt cx="4352" cy="696"/>
                        </a:xfrm>
                      </wpg:grpSpPr>
                      <wps:wsp>
                        <wps:cNvPr id="100" name="椭圆 48"/>
                        <wps:cNvSpPr/>
                        <wps:spPr>
                          <a:xfrm>
                            <a:off x="12764" y="5928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g:grpSp>
                        <wpg:cNvPr id="101" name="组合 51"/>
                        <wpg:cNvGrpSpPr/>
                        <wpg:grpSpPr>
                          <a:xfrm>
                            <a:off x="13611" y="5903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102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103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04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05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06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07" name="椭圆 52"/>
                        <wps:cNvSpPr/>
                        <wps:spPr>
                          <a:xfrm>
                            <a:off x="16874" y="615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4.7pt;margin-top:445pt;height:34.8pt;width:217.6pt;z-index:251676672;mso-width-relative:page;mso-height-relative:page;" coordorigin="12764,5903" coordsize="4352,696" o:gfxdata="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">
                <o:lock v:ext="edit" aspectratio="f"/>
                <v:shape id="椭圆 48" o:spid="_x0000_s1026" o:spt="3" type="#_x0000_t3" style="position:absolute;left:12764;top:5928;height:630;width:630;v-text-anchor:middle;" fillcolor="#E1A356" filled="t" stroked="f" coordsize="21600,21600" o:gfxdata="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m+dqvQAA&#10;ANw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group id="组合 51" o:spid="_x0000_s1026" o:spt="203" style="position:absolute;left:13611;top:5903;height:696;width:2882;" coordorigin="8277,5884" coordsize="2882,696" o:gfxdata="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i1jhKvAAAANwAAAAPAAAAAAAAAAEAIAAAACIAAABkcnMvZG93bnJldi54bWxQ&#10;SwECFAAUAAAACACHTuJAMy8FnjsAAAA5AAAAFQAAAAAAAAABACAAAAALAQAAZHJzL2dyb3Vwc2hh&#10;cGV4bWwueG1sUEsFBgAAAAAGAAYAYAEAAMgDAAAAAA==&#10;">
                  <o:lock v:ext="edit" aspectratio="f"/>
                  <v:group id="组合 47" o:spid="_x0000_s1026" o:spt="203" style="position:absolute;left:8277;top:5884;height:696;width:2623;" coordorigin="10071,5884" coordsize="2623,696" o:gfxdata="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EgSmPb0AAADcAAAADwAAAAAAAAABACAAAAAiAAAAZHJzL2Rvd25yZXYueG1s&#10;UEsBAhQAFAAAAAgAh07iQDMvBZ47AAAAOQAAABUAAAAAAAAAAQAgAAAADAEAAGRycy9ncm91cHNo&#10;YXBleG1sLnhtbFBLBQYAAAAABgAGAGABAADJAwAAAAA=&#10;">
                    <o:lock v:ext="edit" aspectratio="f"/>
                    <v:shape id="流程图: 延期 45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Oru9eL4AAADc&#10;AAAADwAAAGRycy9kb3ducmV2LnhtbEVPTWvCQBC9C/6HZYTedNcWSpq6ehAFe6g2ppfeptkxCWZn&#10;Q3Y1qb++KxR6m8f7nMVqsI24UudrxxrmMwWCuHCm5lLDZ76dJiB8QDbYOCYNP+RhtRyPFpga13NG&#10;12MoRQxhn6KGKoQ2ldIXFVn0M9cSR+7kOoshwq6UpsM+httGPir1LC3WHBsqbGldUXE+XqyG/PKS&#10;f51xn9ze97eP7I0P35ud1PphMlevIAIN4V/8596ZOF89wf2ZeIFc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ru9eL4A&#10;AADcAAAADwAAAAAAAAABACAAAAAiAAAAZHJzL2Rvd25yZXYueG1sUEsBAhQAFAAAAAgAh07iQDMv&#10;BZ47AAAAOQAAABAAAAAAAAAAAQAgAAAADQEAAGRycy9zaGFwZXhtbC54bWxQSwUGAAAAAAYABgBb&#10;AQAAtwMAAAAA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矩形 46" o:spid="_x0000_s1026" o:spt="1" style="position:absolute;left:10851;top:5884;height:692;width:1843;v-text-anchor:middle;" fillcolor="#E1A356" filled="t" stroked="f" coordsize="21600,21600" o:gfxdata="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RVjkb4A&#10;AADcAAAADwAAAAAAAAABACAAAAAiAAAAZHJzL2Rvd25yZXYueG1sUEsBAhQAFAAAAAgAh07iQDMv&#10;BZ47AAAAOQAAABAAAAAAAAAAAQAgAAAADQEAAGRycy9zaGFwZXhtbC54bWxQSwUGAAAAAAYABgBb&#10;AQAAtwMAAAAA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9" o:spid="_x0000_s1026" o:spt="1" style="position:absolute;left:10885;top:5884;height:692;width:57;v-text-anchor:middle;" fillcolor="#A97B0C" filled="t" stroked="f" coordsize="21600,21600" o:gfxdata="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9URf74A&#10;AADcAAAADwAAAAAAAAABACAAAAAiAAAAZHJzL2Rvd25yZXYueG1sUEsBAhQAFAAAAAgAh07iQDMv&#10;BZ47AAAAOQAAABAAAAAAAAAAAQAgAAAADQEAAGRycy9zaGFwZXhtbC54bWxQSwUGAAAAAAYABgBb&#10;AQAAtwMAAAAA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等腰三角形 50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M5oWGLkAAADc&#10;AAAADwAAAGRycy9kb3ducmV2LnhtbEVPS2sCMRC+F/wPYYTeamKhUlajB0UqeFIXvA6bcbO6mSxJ&#10;XB+/3hQKvc3H95zZ4u5a0VOIjWcN45ECQVx503CtoTysP75BxIRssPVMGh4UYTEfvM2wMP7GO+r3&#10;qRY5hGOBGmxKXSFlrCw5jCPfEWfu5IPDlGGopQl4y+GulZ9KTaTDhnODxY6WlqrL/uo0PCt39n1Z&#10;bg+72h4lfm1/Vhy0fh+O1RREonv6F/+5NybPVxP4fSZfIOc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OaFhi5AAAA3AAA&#10;AA8AAAAAAAAAAQAgAAAAIgAAAGRycy9kb3ducmV2LnhtbFBLAQIUABQAAAAIAIdO4kAzLwWeOwAA&#10;ADkAAAAQAAAAAAAAAAEAIAAAAAgBAABkcnMvc2hhcGV4bWwueG1sUEsFBgAAAAAGAAYAWwEAALID&#10;AAAAAA==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椭圆 52" o:spid="_x0000_s1026" o:spt="3" type="#_x0000_t3" style="position:absolute;left:16874;top:6150;height:242;width:242;v-text-anchor:middle;" fillcolor="#E1A356" filled="t" stroked="f" coordsize="21600,21600" o:gfxdata="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Vyfx65AAAA3AAA&#10;AA8AAAAAAAAAAQAgAAAAIgAAAGRycy9kb3ducmV2LnhtbFBLAQIUABQAAAAIAIdO4kAzLwWeOwAA&#10;ADkAAAAQAAAAAAAAAAEAIAAAAAgBAABkcnMvc2hhcGV4bWwueG1sUEsFBgAAAAAGAAYAWwEAALID&#10;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2561590</wp:posOffset>
                </wp:positionH>
                <wp:positionV relativeFrom="paragraph">
                  <wp:posOffset>5275580</wp:posOffset>
                </wp:positionV>
                <wp:extent cx="2694305" cy="441960"/>
                <wp:effectExtent l="0" t="0" r="10795" b="15240"/>
                <wp:wrapNone/>
                <wp:docPr id="135" name="组合 1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4305" cy="441960"/>
                          <a:chOff x="16873" y="6810"/>
                          <a:chExt cx="4243" cy="696"/>
                        </a:xfrm>
                      </wpg:grpSpPr>
                      <wpg:grpSp>
                        <wpg:cNvPr id="136" name="组合 53"/>
                        <wpg:cNvGrpSpPr/>
                        <wpg:grpSpPr>
                          <a:xfrm flipH="1">
                            <a:off x="17369" y="6810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137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138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39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40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41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42" name="椭圆 59"/>
                        <wps:cNvSpPr/>
                        <wps:spPr>
                          <a:xfrm>
                            <a:off x="16873" y="702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43" name="椭圆 60"/>
                        <wps:cNvSpPr/>
                        <wps:spPr>
                          <a:xfrm>
                            <a:off x="20486" y="6817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1.7pt;margin-top:415.4pt;height:34.8pt;width:212.15pt;z-index:251680768;mso-width-relative:page;mso-height-relative:page;" coordorigin="16873,6810" coordsize="4243,696" o:gfxdata="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">
                <o:lock v:ext="edit" aspectratio="f"/>
                <v:group id="组合 53" o:spid="_x0000_s1026" o:spt="203" style="position:absolute;left:17369;top:6810;flip:x;height:696;width:2882;" coordorigin="8277,5884" coordsize="2882,696" o:gfxdata="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LD1mLu7AAAA3AAAAA8AAAAAAAAAAQAgAAAAIgAAAGRycy9kb3ducmV2LnhtbFBL&#10;AQIUABQAAAAIAIdO4kAzLwWeOwAAADkAAAAVAAAAAAAAAAEAIAAAAAoBAABkcnMvZ3JvdXBzaGFw&#10;ZXhtbC54bWxQSwUGAAAAAAYABgBgAQAAxwMAAAAA&#10;">
                  <o:lock v:ext="edit" aspectratio="f"/>
                  <v:group id="组合 47" o:spid="_x0000_s1026" o:spt="203" style="position:absolute;left:8277;top:5884;height:696;width:2623;" coordorigin="10071,5884" coordsize="2623,696" o:gfxdata="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MH88Y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流程图: 延期 45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+nPltMAAAADc&#10;AAAADwAAAGRycy9kb3ducmV2LnhtbEWPzW7CQAyE75V4h5UrcSsbioRoyiaHikpwgBbSS28ma5KI&#10;rDfKLr9PXx8qcbM145nP8/zqWnWmPjSeDYxHCSji0tuGKwM/xefLDFSIyBZbz2TgRgHybPA0x9T6&#10;C2/pvIuVkhAOKRqoY+xSrUNZk8Mw8h2xaAffO4yy9pW2PV4k3LX6NUmm2mHD0lBjRx81lcfdyRko&#10;Tm/F7xE3s/t6c//ervhrv1hqY4bP4+QdVKRrfJj/r5dW8CdCK8/IBDr7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6c+W0&#10;wAAAANwAAAAPAAAAAAAAAAEAIAAAACIAAABkcnMvZG93bnJldi54bWxQSwECFAAUAAAACACHTuJA&#10;My8FnjsAAAA5AAAAEAAAAAAAAAABACAAAAAPAQAAZHJzL3NoYXBleG1sLnhtbFBLBQYAAAAABgAG&#10;AFsBAAC5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矩形 46" o:spid="_x0000_s1026" o:spt="1" style="position:absolute;left:10851;top:5884;height:692;width:1843;v-text-anchor:middle;" fillcolor="#E1A356" filled="t" stroked="f" coordsize="21600,21600" o:gfxdata="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XgGsr4A&#10;AADcAAAADwAAAAAAAAABACAAAAAiAAAAZHJzL2Rvd25yZXYueG1sUEsBAhQAFAAAAAgAh07iQDMv&#10;BZ47AAAAOQAAABAAAAAAAAAAAQAgAAAADQEAAGRycy9zaGFwZXhtbC54bWxQSwUGAAAAAAYABgBb&#10;AQAAtwMAAAAA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9" o:spid="_x0000_s1026" o:spt="1" style="position:absolute;left:10885;top:5884;height:692;width:57;v-text-anchor:middle;" fillcolor="#A97B0C" filled="t" stroked="f" coordsize="21600,21600" o:gfxdata="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FyAsn&#10;wAAAANwAAAAPAAAAAAAAAAEAIAAAACIAAABkcnMvZG93bnJldi54bWxQSwECFAAUAAAACACHTuJA&#10;My8FnjsAAAA5AAAAEAAAAAAAAAABACAAAAAPAQAAZHJzL3NoYXBleG1sLnhtbFBLBQYAAAAABgAG&#10;AFsBAAC5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等腰三角形 50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Khk3rLsAAADc&#10;AAAADwAAAGRycy9kb3ducmV2LnhtbEVPTWvCQBC9F/oflil4azYRKyV1zaEiLXhSA16H7DSbNjsb&#10;dtdE/fXdQsHbPN7nrKqL7cVIPnSOFRRZDoK4cbrjVkF93D6/gggRWWPvmBRcKUC1fnxYYandxHsa&#10;D7EVKYRDiQpMjEMpZWgMWQyZG4gT9+W8xZigb6X2OKVw28t5ni+lxY5Tg8GB3g01P4ezVXBr7Lcb&#10;63p33LfmJPFl97Fhr9TsqcjfQES6xLv43/2p0/xFAX/PpAvk+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hk3rLsAAADc&#10;AAAADwAAAAAAAAABACAAAAAiAAAAZHJzL2Rvd25yZXYueG1sUEsBAhQAFAAAAAgAh07iQDMvBZ47&#10;AAAAOQAAABAAAAAAAAAAAQAgAAAACgEAAGRycy9zaGFwZXhtbC54bWxQSwUGAAAAAAYABgBbAQAA&#10;tAMAAAAA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椭圆 59" o:spid="_x0000_s1026" o:spt="3" type="#_x0000_t3" style="position:absolute;left:16873;top:7020;height:242;width:242;v-text-anchor:middle;" fillcolor="#E1A356" filled="t" stroked="f" coordsize="21600,21600" o:gfxdata="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jb2VGugAAANwA&#10;AAAPAAAAAAAAAAEAIAAAACIAAABkcnMvZG93bnJldi54bWxQSwECFAAUAAAACACHTuJAMy8FnjsA&#10;AAA5AAAAEAAAAAAAAAABACAAAAAJAQAAZHJzL3NoYXBleG1sLnhtbFBLBQYAAAAABgAGAFsBAACz&#10;AwAAAAA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shape id="椭圆 60" o:spid="_x0000_s1026" o:spt="3" type="#_x0000_t3" style="position:absolute;left:20486;top:6817;height:630;width:630;v-text-anchor:middle;" fillcolor="#E1A356" filled="t" stroked="f" coordsize="21600,21600" o:gfxdata="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wjwN28AAAA&#10;3A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-60325</wp:posOffset>
                </wp:positionH>
                <wp:positionV relativeFrom="paragraph">
                  <wp:posOffset>4851400</wp:posOffset>
                </wp:positionV>
                <wp:extent cx="2763520" cy="441960"/>
                <wp:effectExtent l="0" t="0" r="17780" b="15240"/>
                <wp:wrapNone/>
                <wp:docPr id="126" name="组合 1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3520" cy="441960"/>
                          <a:chOff x="12764" y="5903"/>
                          <a:chExt cx="4352" cy="696"/>
                        </a:xfrm>
                      </wpg:grpSpPr>
                      <wps:wsp>
                        <wps:cNvPr id="127" name="椭圆 48"/>
                        <wps:cNvSpPr/>
                        <wps:spPr>
                          <a:xfrm>
                            <a:off x="12764" y="5928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g:grpSp>
                        <wpg:cNvPr id="128" name="组合 51"/>
                        <wpg:cNvGrpSpPr/>
                        <wpg:grpSpPr>
                          <a:xfrm>
                            <a:off x="13611" y="5903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129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130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31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32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33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34" name="椭圆 52"/>
                        <wps:cNvSpPr/>
                        <wps:spPr>
                          <a:xfrm>
                            <a:off x="16874" y="615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4.75pt;margin-top:382pt;height:34.8pt;width:217.6pt;z-index:251679744;mso-width-relative:page;mso-height-relative:page;" coordorigin="12764,5903" coordsize="4352,696" o:gfxdata="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">
                <o:lock v:ext="edit" aspectratio="f"/>
                <v:shape id="椭圆 48" o:spid="_x0000_s1026" o:spt="3" type="#_x0000_t3" style="position:absolute;left:12764;top:5928;height:630;width:630;v-text-anchor:middle;" fillcolor="#E1A356" filled="t" stroked="f" coordsize="21600,21600" o:gfxdata="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uxyN+ugAAANwA&#10;AAAPAAAAAAAAAAEAIAAAACIAAABkcnMvZG93bnJldi54bWxQSwECFAAUAAAACACHTuJAMy8FnjsA&#10;AAA5AAAAEAAAAAAAAAABACAAAAAJAQAAZHJzL3NoYXBleG1sLnhtbFBLBQYAAAAABgAGAFsBAACz&#10;AwAAAAA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group id="组合 51" o:spid="_x0000_s1026" o:spt="203" style="position:absolute;left:13611;top:5903;height:696;width:2882;" coordorigin="8277,5884" coordsize="2882,696" o:gfxdata="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hZzbe+AAAA3AAAAA8AAAAAAAAAAQAgAAAAIgAAAGRycy9kb3ducmV2Lnht&#10;bFBLAQIUABQAAAAIAIdO4kAzLwWeOwAAADkAAAAVAAAAAAAAAAEAIAAAAA0BAABkcnMvZ3JvdXBz&#10;aGFwZXhtbC54bWxQSwUGAAAAAAYABgBgAQAAygMAAAAA&#10;">
                  <o:lock v:ext="edit" aspectratio="f"/>
                  <v:group id="组合 47" o:spid="_x0000_s1026" o:spt="203" style="position:absolute;left:8277;top:5884;height:696;width:2623;" coordorigin="10071,5884" coordsize="2623,696" o:gfxdata="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FcVaCy7AAAA3AAAAA8AAAAAAAAAAQAgAAAAIgAAAGRycy9kb3ducmV2LnhtbFBL&#10;AQIUABQAAAAIAIdO4kAzLwWeOwAAADkAAAAVAAAAAAAAAAEAIAAAAAoBAABkcnMvZ3JvdXBzaGFw&#10;ZXhtbC54bWxQSwUGAAAAAAYABgBgAQAAxwMAAAAA&#10;">
                    <o:lock v:ext="edit" aspectratio="f"/>
                    <v:shape id="流程图: 延期 45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BAXpssAAAADc&#10;AAAADwAAAGRycy9kb3ducmV2LnhtbEWPzW7CQAyE75V4h5UrcSsbioRoyiaHikpwgBbSS28ma5KI&#10;rDfKLr9PXx8qcbM145nP8/zqWnWmPjSeDYxHCSji0tuGKwM/xefLDFSIyBZbz2TgRgHybPA0x9T6&#10;C2/pvIuVkhAOKRqoY+xSrUNZk8Mw8h2xaAffO4yy9pW2PV4k3LX6NUmm2mHD0lBjRx81lcfdyRko&#10;Tm/F7xE3s/t6c//ervhrv1hqY4bP4+QdVKRrfJj/r5dW8CeCL8/IBDr7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EBemy&#10;wAAAANwAAAAPAAAAAAAAAAEAIAAAACIAAABkcnMvZG93bnJldi54bWxQSwECFAAUAAAACACHTuJA&#10;My8FnjsAAAA5AAAAEAAAAAAAAAABACAAAAAPAQAAZHJzL3NoYXBleG1sLnhtbFBLBQYAAAAABgAG&#10;AFsBAAC5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矩形 46" o:spid="_x0000_s1026" o:spt="1" style="position:absolute;left:10851;top:5884;height:692;width:1843;v-text-anchor:middle;" fillcolor="#E1A356" filled="t" stroked="f" coordsize="21600,21600" o:gfxdata="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w4KtL4A&#10;AADcAAAADwAAAAAAAAABACAAAAAiAAAAZHJzL2Rvd25yZXYueG1sUEsBAhQAFAAAAAgAh07iQDMv&#10;BZ47AAAAOQAAABAAAAAAAAAAAQAgAAAADQEAAGRycy9zaGFwZXhtbC54bWxQSwUGAAAAAAYABgBb&#10;AQAAtwMAAAAA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9" o:spid="_x0000_s1026" o:spt="1" style="position:absolute;left:10885;top:5884;height:692;width:57;v-text-anchor:middle;" fillcolor="#A97B0C" filled="t" stroked="f" coordsize="21600,21600" o:gfxdata="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lBDtr4A&#10;AADcAAAADwAAAAAAAAABACAAAAAiAAAAZHJzL2Rvd25yZXYueG1sUEsBAhQAFAAAAAgAh07iQDMv&#10;BZ47AAAAOQAAABAAAAAAAAAAAQAgAAAADQEAAGRycy9zaGFwZXhtbC54bWxQSwUGAAAAAAYABgBb&#10;AQAAtwMAAAAA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等腰三角形 50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7YF/PbkAAADc&#10;AAAADwAAAGRycy9kb3ducmV2LnhtbEVPTYvCMBC9L/gfwgje1tQVZalGD8qi4Ekt7HVoxqbaTEoS&#10;q7u/3giCt3m8z5kv77YRHflQO1YwGmYgiEuna64UFMefz28QISJrbByTgj8KsFz0PuaYa3fjPXWH&#10;WIkUwiFHBSbGNpcylIYshqFriRN3ct5iTNBXUnu8pXDbyK8sm0qLNacGgy2tDJWXw9Uq+C/t2XVF&#10;sTvuK/MrcbLbrNkrNeiPshmISPf4Fr/cW53mj8fwfCZdIBc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2Bfz25AAAA3AAA&#10;AA8AAAAAAAAAAQAgAAAAIgAAAGRycy9kb3ducmV2LnhtbFBLAQIUABQAAAAIAIdO4kAzLwWeOwAA&#10;ADkAAAAQAAAAAAAAAAEAIAAAAAgBAABkcnMvc2hhcGV4bWwueG1sUEsFBgAAAAAGAAYAWwEAALID&#10;AAAAAA==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椭圆 52" o:spid="_x0000_s1026" o:spt="3" type="#_x0000_t3" style="position:absolute;left:16874;top:6150;height:242;width:242;v-text-anchor:middle;" fillcolor="#E1A356" filled="t" stroked="f" coordsize="21600,21600" o:gfxdata="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vMK9S8AAAA&#10;3A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-59690</wp:posOffset>
                </wp:positionH>
                <wp:positionV relativeFrom="paragraph">
                  <wp:posOffset>4076065</wp:posOffset>
                </wp:positionV>
                <wp:extent cx="2763520" cy="441960"/>
                <wp:effectExtent l="0" t="0" r="17780" b="15240"/>
                <wp:wrapNone/>
                <wp:docPr id="90" name="组合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3520" cy="441960"/>
                          <a:chOff x="12764" y="5903"/>
                          <a:chExt cx="4352" cy="696"/>
                        </a:xfrm>
                      </wpg:grpSpPr>
                      <wps:wsp>
                        <wps:cNvPr id="91" name="椭圆 48"/>
                        <wps:cNvSpPr/>
                        <wps:spPr>
                          <a:xfrm>
                            <a:off x="12764" y="5928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g:grpSp>
                        <wpg:cNvPr id="92" name="组合 51"/>
                        <wpg:cNvGrpSpPr/>
                        <wpg:grpSpPr>
                          <a:xfrm>
                            <a:off x="13611" y="5903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93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94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95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96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97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98" name="椭圆 52"/>
                        <wps:cNvSpPr/>
                        <wps:spPr>
                          <a:xfrm>
                            <a:off x="16874" y="615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4.7pt;margin-top:320.95pt;height:34.8pt;width:217.6pt;z-index:251675648;mso-width-relative:page;mso-height-relative:page;" coordorigin="12764,5903" coordsize="4352,696" o:gfxdata="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">
                <o:lock v:ext="edit" aspectratio="f"/>
                <v:shape id="椭圆 48" o:spid="_x0000_s1026" o:spt="3" type="#_x0000_t3" style="position:absolute;left:12764;top:5928;height:630;width:630;v-text-anchor:middle;" fillcolor="#E1A356" filled="t" stroked="f" coordsize="21600,21600" o:gfxdata="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9XGlvQAA&#10;ANs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group id="组合 51" o:spid="_x0000_s1026" o:spt="203" style="position:absolute;left:13611;top:5903;height:696;width:2882;" coordorigin="8277,5884" coordsize="2882,696" o:gfxdata="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AQ6mjvwAAANs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47" o:spid="_x0000_s1026" o:spt="203" style="position:absolute;left:8277;top:5884;height:696;width:2623;" coordorigin="10071,5884" coordsize="2623,696" o:gfxdata="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bw8MOL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流程图: 延期 45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DWT5Sb4AAADb&#10;AAAADwAAAGRycy9kb3ducmV2LnhtbEWPT4vCMBTE74LfIbwFb5oqi2jXtIdFwT3oqvWyt2fzbIvN&#10;S2ni30+/EQSPw8z8hpmlN1OLC7WusqxgOIhAEOdWV1wo2GeL/gSE88gaa8uk4E4O0qTbmWGs7ZW3&#10;dNn5QgQIuxgVlN43sZQuL8mgG9iGOHhH2xr0QbaF1C1eA9zUchRFY2mw4rBQYkPfJeWn3dkoyM7T&#10;7O+E68ljtX5stj/8e5gvpVK9j2H0BcLTzb/Dr/ZSK5h+wvNL+AEy+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WT5Sb4A&#10;AADbAAAADwAAAAAAAAABACAAAAAiAAAAZHJzL2Rvd25yZXYueG1sUEsBAhQAFAAAAAgAh07iQDMv&#10;BZ47AAAAOQAAABAAAAAAAAAAAQAgAAAADQEAAGRycy9zaGFwZXhtbC54bWxQSwUGAAAAAAYABgBb&#10;AQAAtwMAAAAA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矩形 46" o:spid="_x0000_s1026" o:spt="1" style="position:absolute;left:10851;top:5884;height:692;width:1843;v-text-anchor:middle;" fillcolor="#E1A356" filled="t" stroked="f" coordsize="21600,21600" o:gfxdata="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fXbEa/&#10;AAAA2wAAAA8AAAAAAAAAAQAgAAAAIgAAAGRycy9kb3ducmV2LnhtbFBLAQIUABQAAAAIAIdO4kAz&#10;LwWeOwAAADkAAAAQAAAAAAAAAAEAIAAAAA4BAABkcnMvc2hhcGV4bWwueG1sUEsFBgAAAAAGAAYA&#10;WwEAALg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9" o:spid="_x0000_s1026" o:spt="1" style="position:absolute;left:10885;top:5884;height:692;width:57;v-text-anchor:middle;" fillcolor="#A97B0C" filled="t" stroked="f" coordsize="21600,21600" o:gfxdata="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VkN2M&#10;wAAAANsAAAAPAAAAAAAAAAEAIAAAACIAAABkcnMvZG93bnJldi54bWxQSwECFAAUAAAACACHTuJA&#10;My8FnjsAAAA5AAAAEAAAAAAAAAABACAAAAAPAQAAZHJzL3NoYXBleG1sLnhtbFBLBQYAAAAABgAG&#10;AFsBAAC5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等腰三角形 50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IMafVL0AAADb&#10;AAAADwAAAGRycy9kb3ducmV2LnhtbEWPQWvCQBSE7wX/w/IKvdVNBGsb3XhQxIInTaDXR/Y1G5t9&#10;G3bXaPvru4WCx2FmvmFW65vtxUg+dI4V5NMMBHHjdMetgrraPb+CCBFZY++YFHxTgHU5eVhhod2V&#10;jzSeYisShEOBCkyMQyFlaAxZDFM3ECfv03mLMUnfSu3xmuC2l7Mse5EWO04LBgfaGGq+Ther4Kex&#10;ZzfW9aE6tuZD4vyw37JX6ukxz5YgIt3iPfzfftcK3hbw9yX9AFn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xp9UvQAA&#10;ANsAAAAPAAAAAAAAAAEAIAAAACIAAABkcnMvZG93bnJldi54bWxQSwECFAAUAAAACACHTuJAMy8F&#10;njsAAAA5AAAAEAAAAAAAAAABACAAAAAMAQAAZHJzL3NoYXBleG1sLnhtbFBLBQYAAAAABgAGAFsB&#10;AAC2AwAAAAA=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椭圆 52" o:spid="_x0000_s1026" o:spt="3" type="#_x0000_t3" style="position:absolute;left:16874;top:6150;height:242;width:242;v-text-anchor:middle;" fillcolor="#E1A356" filled="t" stroked="f" coordsize="21600,21600" o:gfxdata="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TP2Di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2550795</wp:posOffset>
                </wp:positionH>
                <wp:positionV relativeFrom="paragraph">
                  <wp:posOffset>4488180</wp:posOffset>
                </wp:positionV>
                <wp:extent cx="2694305" cy="441960"/>
                <wp:effectExtent l="0" t="0" r="10795" b="15240"/>
                <wp:wrapNone/>
                <wp:docPr id="81" name="组合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4305" cy="441960"/>
                          <a:chOff x="16873" y="6810"/>
                          <a:chExt cx="4243" cy="696"/>
                        </a:xfrm>
                      </wpg:grpSpPr>
                      <wpg:grpSp>
                        <wpg:cNvPr id="82" name="组合 53"/>
                        <wpg:cNvGrpSpPr/>
                        <wpg:grpSpPr>
                          <a:xfrm flipH="1">
                            <a:off x="17369" y="6810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83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84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85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86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87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88" name="椭圆 59"/>
                        <wps:cNvSpPr/>
                        <wps:spPr>
                          <a:xfrm>
                            <a:off x="16873" y="702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89" name="椭圆 60"/>
                        <wps:cNvSpPr/>
                        <wps:spPr>
                          <a:xfrm>
                            <a:off x="20486" y="6817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0.85pt;margin-top:353.4pt;height:34.8pt;width:212.15pt;z-index:251674624;mso-width-relative:page;mso-height-relative:page;" coordorigin="16873,6810" coordsize="4243,696" o:gfxdata="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">
                <o:lock v:ext="edit" aspectratio="f"/>
                <v:group id="组合 53" o:spid="_x0000_s1026" o:spt="203" style="position:absolute;left:17369;top:6810;flip:x;height:696;width:2882;" coordorigin="8277,5884" coordsize="2882,696" o:gfxdata="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CdNW1S7AAAA2wAAAA8AAAAAAAAAAQAgAAAAIgAAAGRycy9kb3ducmV2LnhtbFBL&#10;AQIUABQAAAAIAIdO4kAzLwWeOwAAADkAAAAVAAAAAAAAAAEAIAAAAAoBAABkcnMvZ3JvdXBzaGFw&#10;ZXhtbC54bWxQSwUGAAAAAAYABgBgAQAAxwMAAAAA&#10;">
                  <o:lock v:ext="edit" aspectratio="f"/>
                  <v:group id="组合 47" o:spid="_x0000_s1026" o:spt="203" style="position:absolute;left:8277;top:5884;height:696;width:2623;" coordorigin="10071,5884" coordsize="2623,696" o:gfxdata="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6taa5b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流程图: 延期 45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iL1vlL8AAADb&#10;AAAADwAAAGRycy9kb3ducmV2LnhtbEWPQWvCQBSE7wX/w/IEb3VjkZKmrh5EwR4aq/Hi7TX7TILZ&#10;tyG7Mam/visUehxm5htmsRpMLW7Uusqygtk0AkGcW11xoeCUbZ9jEM4ja6wtk4IfcrBajp4WmGjb&#10;84FuR1+IAGGXoILS+yaR0uUlGXRT2xAH72Jbgz7ItpC6xT7ATS1fouhVGqw4LJTY0Lqk/HrsjIKs&#10;e8vOV0zj+2d6/zp88P57s5NKTcaz6B2Ep8H/h//aO60gnsPjS/gBcvk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i9b5S/&#10;AAAA2wAAAA8AAAAAAAAAAQAgAAAAIgAAAGRycy9kb3ducmV2LnhtbFBLAQIUABQAAAAIAIdO4kAz&#10;LwWeOwAAADkAAAAQAAAAAAAAAAEAIAAAAA4BAABkcnMvc2hhcGV4bWwueG1sUEsFBgAAAAAGAAYA&#10;WwEAALg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矩形 46" o:spid="_x0000_s1026" o:spt="1" style="position:absolute;left:10851;top:5884;height:692;width:1843;v-text-anchor:middle;" fillcolor="#E1A356" filled="t" stroked="f" coordsize="21600,21600" o:gfxdata="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IO+pu/&#10;AAAA2wAAAA8AAAAAAAAAAQAgAAAAIgAAAGRycy9kb3ducmV2LnhtbFBLAQIUABQAAAAIAIdO4kAz&#10;LwWeOwAAADkAAAAQAAAAAAAAAAEAIAAAAA4BAABkcnMvc2hhcGV4bWwueG1sUEsFBgAAAAAGAAYA&#10;WwEAALg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9" o:spid="_x0000_s1026" o:spt="1" style="position:absolute;left:10885;top:5884;height:692;width:57;v-text-anchor:middle;" fillcolor="#A97B0C" filled="t" stroked="f" coordsize="21600,21600" o:gfxdata="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ElLUb4A&#10;AADbAAAADwAAAAAAAAABACAAAAAiAAAAZHJzL2Rvd25yZXYueG1sUEsBAhQAFAAAAAgAh07iQDMv&#10;BZ47AAAAOQAAABAAAAAAAAAAAQAgAAAADQEAAGRycy9zaGFwZXhtbC54bWxQSwUGAAAAAAYABgBb&#10;AQAAtwMAAAAA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等腰三角形 50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pR8Jib0AAADb&#10;AAAADwAAAGRycy9kb3ducmV2LnhtbEWPzWrDMBCE74G+g9hCbomcQn5wo+SQUlrwyYmh18XaWm6s&#10;lZFU2+3TR4VCjsPMfMPsj5PtxEA+tI4VrJYZCOLa6ZYbBdXldbEDESKyxs4xKfihAMfDw2yPuXYj&#10;lzScYyMShEOOCkyMfS5lqA1ZDEvXEyfv03mLMUnfSO1xTHDbyacs20iLLacFgz2dDNXX87dV8Fvb&#10;LzdUVXEpG/MhcV28vbBXav64yp5BRJriPfzfftcKdlv4+5J+gDzc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HwmJvQAA&#10;ANsAAAAPAAAAAAAAAAEAIAAAACIAAABkcnMvZG93bnJldi54bWxQSwECFAAUAAAACACHTuJAMy8F&#10;njsAAAA5AAAAEAAAAAAAAAABACAAAAAMAQAAZHJzL3NoYXBleG1sLnhtbFBLBQYAAAAABgAGAFsB&#10;AAC2AwAAAAA=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椭圆 59" o:spid="_x0000_s1026" o:spt="3" type="#_x0000_t3" style="position:absolute;left:16873;top:7020;height:242;width:242;v-text-anchor:middle;" fillcolor="#E1A356" filled="t" stroked="f" coordsize="21600,21600" o:gfxdata="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EWTuW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shape id="椭圆 60" o:spid="_x0000_s1026" o:spt="3" type="#_x0000_t3" style="position:absolute;left:20486;top:6817;height:630;width:630;v-text-anchor:middle;" fillcolor="#E1A356" filled="t" stroked="f" coordsize="21600,21600" o:gfxdata="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5a636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2550160</wp:posOffset>
                </wp:positionH>
                <wp:positionV relativeFrom="paragraph">
                  <wp:posOffset>3735705</wp:posOffset>
                </wp:positionV>
                <wp:extent cx="2694305" cy="441960"/>
                <wp:effectExtent l="0" t="0" r="10795" b="15240"/>
                <wp:wrapNone/>
                <wp:docPr id="72" name="组合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4305" cy="441960"/>
                          <a:chOff x="16873" y="6810"/>
                          <a:chExt cx="4243" cy="696"/>
                        </a:xfrm>
                      </wpg:grpSpPr>
                      <wpg:grpSp>
                        <wpg:cNvPr id="73" name="组合 53"/>
                        <wpg:cNvGrpSpPr/>
                        <wpg:grpSpPr>
                          <a:xfrm flipH="1">
                            <a:off x="17369" y="6810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74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75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76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77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78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79" name="椭圆 59"/>
                        <wps:cNvSpPr/>
                        <wps:spPr>
                          <a:xfrm>
                            <a:off x="16873" y="702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80" name="椭圆 60"/>
                        <wps:cNvSpPr/>
                        <wps:spPr>
                          <a:xfrm>
                            <a:off x="20486" y="6817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0.8pt;margin-top:294.15pt;height:34.8pt;width:212.15pt;z-index:251673600;mso-width-relative:page;mso-height-relative:page;" coordorigin="16873,6810" coordsize="4243,696" o:gfxdata="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">
                <o:lock v:ext="edit" aspectratio="f"/>
                <v:group id="组合 53" o:spid="_x0000_s1026" o:spt="203" style="position:absolute;left:17369;top:6810;flip:x;height:696;width:2882;" coordorigin="8277,5884" coordsize="2882,696" o:gfxdata="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fdSO6L0AAADb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47" o:spid="_x0000_s1026" o:spt="203" style="position:absolute;left:8277;top:5884;height:696;width:2623;" coordorigin="10071,5884" coordsize="2623,696" o:gfxdata="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Q6nK2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流程图: 延期 45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0iS6KL0AAADb&#10;AAAADwAAAGRycy9kb3ducmV2LnhtbEWPS4vCQBCE74L/YWjBm04UdDXr6EEU9OAze9lbb6ZNgpme&#10;kBmfv94RFjwWVfUVNZndTSmuVLvCsoJeNwJBnFpdcKbgJ1l2RiCcR9ZYWiYFD3IwmzYbE4y1vfGB&#10;rkefiQBhF6OC3PsqltKlORl0XVsRB+9ka4M+yDqTusZbgJtS9qNoKA0WHBZyrGieU3o+XoyC5DJO&#10;fs+4HT032+f+sObd32IllWq3etE3CE93/wn/t1dawdcA3l/CD5DT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JLoovQAA&#10;ANsAAAAPAAAAAAAAAAEAIAAAACIAAABkcnMvZG93bnJldi54bWxQSwECFAAUAAAACACHTuJAMy8F&#10;njsAAAA5AAAAEAAAAAAAAAABACAAAAAMAQAAZHJzL3NoYXBleG1sLnhtbFBLBQYAAAAABgAGAFsB&#10;AAC2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矩形 46" o:spid="_x0000_s1026" o:spt="1" style="position:absolute;left:10851;top:5884;height:692;width:1843;v-text-anchor:middle;" fillcolor="#E1A356" filled="t" stroked="f" coordsize="21600,21600" o:gfxdata="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cJFMu/&#10;AAAA2wAAAA8AAAAAAAAAAQAgAAAAIgAAAGRycy9kb3ducmV2LnhtbFBLAQIUABQAAAAIAIdO4kAz&#10;LwWeOwAAADkAAAAQAAAAAAAAAAEAIAAAAA4BAABkcnMvc2hhcGV4bWwueG1sUEsFBgAAAAAGAAYA&#10;WwEAALg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9" o:spid="_x0000_s1026" o:spt="1" style="position:absolute;left:10885;top:5884;height:692;width:57;v-text-anchor:middle;" fillcolor="#A97B0C" filled="t" stroked="f" coordsize="21600,21600" o:gfxdata="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tCe7b4A&#10;AADbAAAADwAAAAAAAAABACAAAAAiAAAAZHJzL2Rvd25yZXYueG1sUEsBAhQAFAAAAAgAh07iQDMv&#10;BZ47AAAAOQAAABAAAAAAAAAAAQAgAAAADQEAAGRycy9zaGFwZXhtbC54bWxQSwUGAAAAAAYABgBb&#10;AQAAtwMAAAAA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等腰三角形 50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4VXt3LkAAADb&#10;AAAADwAAAGRycy9kb3ducmV2LnhtbEVPz2vCMBS+C/4P4QneNHUwNzqjB2U46Kla2PXRvDXdmpeS&#10;xLbur18Owo4f3+/dYbKdGMiH1rGCzToDQVw73XKjoLq+r15BhIissXNMCu4U4LCfz3aYazdyScMl&#10;NiKFcMhRgYmxz6UMtSGLYe164sR9OW8xJugbqT2OKdx28inLttJiy6nBYE9HQ/XP5WYV/Nb22w1V&#10;VVzLxnxKfC7OJ/ZKLReb7A1EpCn+ix/uD63gJY1NX9IPkPs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FV7dy5AAAA2wAA&#10;AA8AAAAAAAAAAQAgAAAAIgAAAGRycy9kb3ducmV2LnhtbFBLAQIUABQAAAAIAIdO4kAzLwWeOwAA&#10;ADkAAAAQAAAAAAAAAAEAIAAAAAgBAABkcnMvc2hhcGV4bWwueG1sUEsFBgAAAAAGAAYAWwEAALID&#10;AAAAAA==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椭圆 59" o:spid="_x0000_s1026" o:spt="3" type="#_x0000_t3" style="position:absolute;left:16873;top:7020;height:242;width:242;v-text-anchor:middle;" fillcolor="#E1A356" filled="t" stroked="f" coordsize="21600,21600" o:gfxdata="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uPm1m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shape id="椭圆 60" o:spid="_x0000_s1026" o:spt="3" type="#_x0000_t3" style="position:absolute;left:20486;top:6817;height:630;width:630;v-text-anchor:middle;" fillcolor="#E1A356" filled="t" stroked="f" coordsize="21600,21600" o:gfxdata="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9gQuO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-59055</wp:posOffset>
                </wp:positionH>
                <wp:positionV relativeFrom="paragraph">
                  <wp:posOffset>3359150</wp:posOffset>
                </wp:positionV>
                <wp:extent cx="2763520" cy="441960"/>
                <wp:effectExtent l="0" t="0" r="17780" b="15240"/>
                <wp:wrapNone/>
                <wp:docPr id="62" name="组合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3520" cy="441960"/>
                          <a:chOff x="12764" y="5903"/>
                          <a:chExt cx="4352" cy="696"/>
                        </a:xfrm>
                      </wpg:grpSpPr>
                      <wps:wsp>
                        <wps:cNvPr id="63" name="椭圆 48"/>
                        <wps:cNvSpPr/>
                        <wps:spPr>
                          <a:xfrm>
                            <a:off x="12764" y="5928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g:grpSp>
                        <wpg:cNvPr id="64" name="组合 51"/>
                        <wpg:cNvGrpSpPr/>
                        <wpg:grpSpPr>
                          <a:xfrm>
                            <a:off x="13611" y="5903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65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66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67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68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69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70" name="椭圆 52"/>
                        <wps:cNvSpPr/>
                        <wps:spPr>
                          <a:xfrm>
                            <a:off x="16874" y="615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4.65pt;margin-top:264.5pt;height:34.8pt;width:217.6pt;z-index:251671552;mso-width-relative:page;mso-height-relative:page;" coordorigin="12764,5903" coordsize="4352,696" o:gfxdata="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">
                <o:lock v:ext="edit" aspectratio="f"/>
                <v:shape id="椭圆 48" o:spid="_x0000_s1026" o:spt="3" type="#_x0000_t3" style="position:absolute;left:12764;top:5928;height:630;width:630;v-text-anchor:middle;" fillcolor="#E1A356" filled="t" stroked="f" coordsize="21600,21600" o:gfxdata="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++Om6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group id="组合 51" o:spid="_x0000_s1026" o:spt="203" style="position:absolute;left:13611;top:5903;height:696;width:2882;" coordorigin="8277,5884" coordsize="2882,696" o:gfxdata="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1TPka70AAADb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47" o:spid="_x0000_s1026" o:spt="203" style="position:absolute;left:8277;top:5884;height:696;width:2623;" coordorigin="10071,5884" coordsize="2623,696" o:gfxdata="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n9B8L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流程图: 延期 45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py+ygrwAAADb&#10;AAAADwAAAGRycy9kb3ducmV2LnhtbEWPS6vCMBSE9xf8D+EI7q6pLoq3Gl2Igi581o27Y3Nsi81J&#10;aeLz1xvhgsthZr5hRpOHqcSNGldaVtDrRiCIM6tLzhUc0vnvAITzyBory6TgSQ4m49bPCBNt77yj&#10;297nIkDYJaig8L5OpHRZQQZd19bEwTvbxqAPssmlbvAe4KaS/SiKpcGSw0KBNU0Lyi77q1GQXv/S&#10;4wXXg9dq/drulrw5zRZSqU67Fw1BeHr4b/i/vdAK4hg+X8IPkOM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cvsoK8AAAA&#10;2wAAAA8AAAAAAAAAAQAgAAAAIgAAAGRycy9kb3ducmV2LnhtbFBLAQIUABQAAAAIAIdO4kAzLwWe&#10;OwAAADkAAAAQAAAAAAAAAAEAIAAAAAsBAABkcnMvc2hhcGV4bWwueG1sUEsFBgAAAAAGAAYAWwEA&#10;ALU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矩形 46" o:spid="_x0000_s1026" o:spt="1" style="position:absolute;left:10851;top:5884;height:692;width:1843;v-text-anchor:middle;" fillcolor="#E1A356" filled="t" stroked="f" coordsize="21600,21600" o:gfxdata="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2cJ42/&#10;AAAA2wAAAA8AAAAAAAAAAQAgAAAAIgAAAGRycy9kb3ducmV2LnhtbFBLAQIUABQAAAAIAIdO4kAz&#10;LwWeOwAAADkAAAAQAAAAAAAAAAEAIAAAAA4BAABkcnMvc2hhcGV4bWwueG1sUEsFBgAAAAAGAAYA&#10;WwEAALg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9" o:spid="_x0000_s1026" o:spt="1" style="position:absolute;left:10885;top:5884;height:692;width:57;v-text-anchor:middle;" fillcolor="#A97B0C" filled="t" stroked="f" coordsize="21600,21600" o:gfxdata="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+lpxCvQAA&#10;ANs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等腰三角形 50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C8Demr0AAADb&#10;AAAADwAAAGRycy9kb3ducmV2LnhtbEWPzWrDMBCE74W8g9hAb42cQk3rRMkhobSQk3+g18XaWE6s&#10;lZFUJ+3TV4FAj8PMfMOst1c7iIl86B0rWC4yEMSt0z13Cpr6/ekVRIjIGgfHpOCHAmw3s4c1Ftpd&#10;uKSpip1IEA4FKjAxjoWUoTVkMSzcSJy8o/MWY5K+k9rjJcHtIJ+zLJcWe04LBkfaGWrP1bdV8Nva&#10;k5ua5lCXnfmS+HL42LNX6nG+zFYgIl3jf/je/tQK8je4fUk/QG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wN6avQAA&#10;ANsAAAAPAAAAAAAAAAEAIAAAACIAAABkcnMvZG93bnJldi54bWxQSwECFAAUAAAACACHTuJAMy8F&#10;njsAAAA5AAAAEAAAAAAAAAABACAAAAAMAQAAZHJzL3NoYXBleG1sLnhtbFBLBQYAAAAABgAGAFsB&#10;AAC2AwAAAAA=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椭圆 52" o:spid="_x0000_s1026" o:spt="3" type="#_x0000_t3" style="position:absolute;left:16874;top:6150;height:242;width:242;v-text-anchor:middle;" fillcolor="#E1A356" filled="t" stroked="f" coordsize="21600,21600" o:gfxdata="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q1MsS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2550795</wp:posOffset>
                </wp:positionH>
                <wp:positionV relativeFrom="paragraph">
                  <wp:posOffset>3018155</wp:posOffset>
                </wp:positionV>
                <wp:extent cx="2694305" cy="441960"/>
                <wp:effectExtent l="0" t="0" r="10795" b="15240"/>
                <wp:wrapNone/>
                <wp:docPr id="71" name="组合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4305" cy="441960"/>
                          <a:chOff x="16873" y="6810"/>
                          <a:chExt cx="4243" cy="696"/>
                        </a:xfrm>
                      </wpg:grpSpPr>
                      <wpg:grpSp>
                        <wpg:cNvPr id="53" name="组合 53"/>
                        <wpg:cNvGrpSpPr/>
                        <wpg:grpSpPr>
                          <a:xfrm flipH="1">
                            <a:off x="17369" y="6810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54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55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56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57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58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59" name="椭圆 59"/>
                        <wps:cNvSpPr/>
                        <wps:spPr>
                          <a:xfrm>
                            <a:off x="16873" y="702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0" name="椭圆 60"/>
                        <wps:cNvSpPr/>
                        <wps:spPr>
                          <a:xfrm>
                            <a:off x="20486" y="6817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0.85pt;margin-top:237.65pt;height:34.8pt;width:212.15pt;z-index:251672576;mso-width-relative:page;mso-height-relative:page;" coordorigin="16873,6810" coordsize="4243,696" o:gfxdata="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">
                <o:lock v:ext="edit" aspectratio="f"/>
                <v:group id="_x0000_s1026" o:spid="_x0000_s1026" o:spt="203" style="position:absolute;left:17369;top:6810;flip:x;height:696;width:2882;" coordorigin="8277,5884" coordsize="2882,696" o:gfxdata="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mHSiL0AAADb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47" o:spid="_x0000_s1026" o:spt="203" style="position:absolute;left:8277;top:5884;height:696;width:2623;" coordorigin="10071,5884" coordsize="2623,696" o:gfxdata="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bXy7W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流程图: 延期 45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mZHmSL8AAADb&#10;AAAADwAAAGRycy9kb3ducmV2LnhtbEWPQWvCQBSE74X+h+UVequbFCwa3eRQWrCHxmq8eHtmn0lI&#10;9m3Irpr667tCweMwM98wy2w0nTjT4BrLCuJJBIK4tLrhSsGu+HyZgXAeWWNnmRT8koMsfXxYYqLt&#10;hTd03vpKBAi7BBXU3veJlK6syaCb2J44eEc7GPRBDpXUA14C3HTyNYrepMGGw0KNPb3XVLbbk1FQ&#10;nObFvsV8dv3Orz+bL14fPlZSqeenOFqA8DT6e/i/vdIKplO4fQk/QKZ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mR5ki/&#10;AAAA2wAAAA8AAAAAAAAAAQAgAAAAIgAAAGRycy9kb3ducmV2LnhtbFBLAQIUABQAAAAIAIdO4kAz&#10;LwWeOwAAADkAAAAQAAAAAAAAAAEAIAAAAA4BAABkcnMvc2hhcGV4bWwueG1sUEsFBgAAAAAGAAYA&#10;WwEAALg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矩形 46" o:spid="_x0000_s1026" o:spt="1" style="position:absolute;left:10851;top:5884;height:692;width:1843;v-text-anchor:middle;" fillcolor="#E1A356" filled="t" stroked="f" coordsize="21600,21600" o:gfxdata="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svEir&#10;wAAAANsAAAAPAAAAAAAAAAEAIAAAACIAAABkcnMvZG93bnJldi54bWxQSwECFAAUAAAACACHTuJA&#10;My8FnjsAAAA5AAAAEAAAAAAAAAABACAAAAAPAQAAZHJzL3NoYXBleG1sLnhtbFBLBQYAAAAABgAG&#10;AFsBAAC5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9" o:spid="_x0000_s1026" o:spt="1" style="position:absolute;left:10885;top:5884;height:692;width:57;v-text-anchor:middle;" fillcolor="#A97B0C" filled="t" stroked="f" coordsize="21600,21600" o:gfxdata="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BZcKN&#10;wAAAANsAAAAPAAAAAAAAAAEAIAAAACIAAABkcnMvZG93bnJldi54bWxQSwECFAAUAAAACACHTuJA&#10;My8FnjsAAAA5AAAAEAAAAAAAAAABACAAAAAPAQAAZHJzL3NoYXBleG1sLnhtbFBLBQYAAAAABgAG&#10;AFsBAAC5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等腰三角形 50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quCxvLkAAADb&#10;AAAADwAAAGRycy9kb3ducmV2LnhtbEVPz2vCMBS+D/Y/hCfsNlOFilSjh8lQ6Mm24PXRvDXdmpeS&#10;xOr21y8HwePH93u7v9tBTORD71jBYp6BIG6d7rlT0NSf72sQISJrHByTgl8KsN+9vmyx0O7GZ5qq&#10;2IkUwqFABSbGsZAytIYshrkbiRP35bzFmKDvpPZ4S+F2kMssW0mLPacGgyN9GGp/qqtV8Nfabzc1&#10;TVmfO3ORmJfHA3ul3maLbAMi0j0+xQ/3SSvI09j0Jf0Aufs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rgsby5AAAA2wAA&#10;AA8AAAAAAAAAAQAgAAAAIgAAAGRycy9kb3ducmV2LnhtbFBLAQIUABQAAAAIAIdO4kAzLwWeOwAA&#10;ADkAAAAQAAAAAAAAAAEAIAAAAAgBAABkcnMvc2hhcGV4bWwueG1sUEsFBgAAAAAGAAYAWwEAALID&#10;AAAAAA==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_x0000_s1026" o:spid="_x0000_s1026" o:spt="3" type="#_x0000_t3" style="position:absolute;left:16873;top:7020;height:242;width:242;v-text-anchor:middle;" fillcolor="#E1A356" filled="t" stroked="f" coordsize="21600,21600" o:gfxdata="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DrHOb4A&#10;AADbAAAADwAAAAAAAAABACAAAAAiAAAAZHJzL2Rvd25yZXYueG1sUEsBAhQAFAAAAAgAh07iQDMv&#10;BZ47AAAAOQAAABAAAAAAAAAAAQAgAAAADQEAAGRycy9zaGFwZXhtbC54bWxQSwUGAAAAAAYABgBb&#10;AQAAtwMAAAAA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shape id="_x0000_s1026" o:spid="_x0000_s1026" o:spt="3" type="#_x0000_t3" style="position:absolute;left:20486;top:6817;height:630;width:630;v-text-anchor:middle;" fillcolor="#E1A356" filled="t" stroked="f" coordsize="21600,21600" o:gfxdata="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2ykGbsAAADb&#10;AAAADwAAAAAAAAABACAAAAAiAAAAZHJzL2Rvd25yZXYueG1sUEsBAhQAFAAAAAgAh07iQDMvBZ47&#10;AAAAOQAAABAAAAAAAAAAAQAgAAAACgEAAGRycy9zaGFwZXhtbC54bWxQSwUGAAAAAAYABgBbAQAA&#10;tAMAAAAA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-58420</wp:posOffset>
                </wp:positionH>
                <wp:positionV relativeFrom="paragraph">
                  <wp:posOffset>2654300</wp:posOffset>
                </wp:positionV>
                <wp:extent cx="2763520" cy="441960"/>
                <wp:effectExtent l="0" t="0" r="17780" b="15240"/>
                <wp:wrapNone/>
                <wp:docPr id="61" name="组合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3520" cy="441960"/>
                          <a:chOff x="12764" y="5903"/>
                          <a:chExt cx="4352" cy="696"/>
                        </a:xfrm>
                      </wpg:grpSpPr>
                      <wps:wsp>
                        <wps:cNvPr id="48" name="椭圆 48"/>
                        <wps:cNvSpPr/>
                        <wps:spPr>
                          <a:xfrm>
                            <a:off x="12764" y="5928"/>
                            <a:ext cx="630" cy="630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g:grpSp>
                        <wpg:cNvPr id="51" name="组合 51"/>
                        <wpg:cNvGrpSpPr/>
                        <wpg:grpSpPr>
                          <a:xfrm>
                            <a:off x="13611" y="5903"/>
                            <a:ext cx="2882" cy="696"/>
                            <a:chOff x="8277" y="5884"/>
                            <a:chExt cx="2882" cy="696"/>
                          </a:xfrm>
                        </wpg:grpSpPr>
                        <wpg:grpSp>
                          <wpg:cNvPr id="47" name="组合 47"/>
                          <wpg:cNvGrpSpPr/>
                          <wpg:grpSpPr>
                            <a:xfrm>
                              <a:off x="8277" y="5884"/>
                              <a:ext cx="2623" cy="696"/>
                              <a:chOff x="10071" y="5884"/>
                              <a:chExt cx="2623" cy="696"/>
                            </a:xfrm>
                          </wpg:grpSpPr>
                          <wps:wsp>
                            <wps:cNvPr id="45" name="流程图: 延期 45"/>
                            <wps:cNvSpPr/>
                            <wps:spPr>
                              <a:xfrm flipH="1">
                                <a:off x="10071" y="5886"/>
                                <a:ext cx="815" cy="694"/>
                              </a:xfrm>
                              <a:prstGeom prst="flowChartDelay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46" name="矩形 46"/>
                            <wps:cNvSpPr/>
                            <wps:spPr>
                              <a:xfrm>
                                <a:off x="10851" y="5884"/>
                                <a:ext cx="1843" cy="6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1A356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49" name="矩形 49"/>
                          <wps:cNvSpPr/>
                          <wps:spPr>
                            <a:xfrm>
                              <a:off x="10885" y="5884"/>
                              <a:ext cx="57" cy="692"/>
                            </a:xfrm>
                            <a:prstGeom prst="rect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50" name="等腰三角形 50"/>
                          <wps:cNvSpPr/>
                          <wps:spPr>
                            <a:xfrm rot="5400000">
                              <a:off x="10872" y="6092"/>
                              <a:ext cx="314" cy="259"/>
                            </a:xfrm>
                            <a:prstGeom prst="triangle">
                              <a:avLst/>
                            </a:prstGeom>
                            <a:solidFill>
                              <a:srgbClr val="A97B0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52" name="椭圆 52"/>
                        <wps:cNvSpPr/>
                        <wps:spPr>
                          <a:xfrm>
                            <a:off x="16874" y="6150"/>
                            <a:ext cx="242" cy="242"/>
                          </a:xfrm>
                          <a:prstGeom prst="ellipse">
                            <a:avLst/>
                          </a:prstGeom>
                          <a:solidFill>
                            <a:srgbClr val="E1A35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4.6pt;margin-top:209pt;height:34.8pt;width:217.6pt;z-index:251670528;mso-width-relative:page;mso-height-relative:page;" coordorigin="12764,5903" coordsize="4352,696" o:gfxdata="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">
                <o:lock v:ext="edit" aspectratio="f"/>
                <v:shape id="_x0000_s1026" o:spid="_x0000_s1026" o:spt="3" type="#_x0000_t3" style="position:absolute;left:12764;top:5928;height:630;width:630;v-text-anchor:middle;" fillcolor="#E1A356" filled="t" stroked="f" coordsize="21600,21600" o:gfxdata="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qv9H+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group id="_x0000_s1026" o:spid="_x0000_s1026" o:spt="203" style="position:absolute;left:13611;top:5903;height:696;width:2882;" coordorigin="8277,5884" coordsize="2882,696" o:gfxdata="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sojU6+AAAA2wAAAA8AAAAAAAAAAQAgAAAAIgAAAGRycy9kb3ducmV2Lnht&#10;bFBLAQIUABQAAAAIAIdO4kAzLwWeOwAAADkAAAAVAAAAAAAAAAEAIAAAAA0BAABkcnMvZ3JvdXBz&#10;aGFwZXhtbC54bWxQSwUGAAAAAAYABgBgAQAAygMAAAAA&#10;">
                  <o:lock v:ext="edit" aspectratio="f"/>
                  <v:group id="_x0000_s1026" o:spid="_x0000_s1026" o:spt="203" style="position:absolute;left:8277;top:5884;height:696;width:2623;" coordorigin="10071,5884" coordsize="2623,696" o:gfxdata="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uVCZ8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135" type="#_x0000_t135" style="position:absolute;left:10071;top:5886;flip:x;height:694;width:815;v-text-anchor:middle;" fillcolor="#E1A356" filled="t" stroked="f" coordsize="21600,21600" o:gfxdata="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cSHCVvQAA&#10;ANsAAAAPAAAAAAAAAAEAIAAAACIAAABkcnMvZG93bnJldi54bWxQSwECFAAUAAAACACHTuJAMy8F&#10;njsAAAA5AAAAEAAAAAAAAAABACAAAAAMAQAAZHJzL3NoYXBleG1sLnhtbFBLBQYAAAAABgAGAFsB&#10;AAC2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rect id="_x0000_s1026" o:spid="_x0000_s1026" o:spt="1" style="position:absolute;left:10851;top:5884;height:692;width:1843;v-text-anchor:middle;" fillcolor="#E1A356" filled="t" stroked="f" coordsize="21600,21600" o:gfxdata="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pZd52&#10;wAAAANsAAAAPAAAAAAAAAAEAIAAAACIAAABkcnMvZG93bnJldi54bWxQSwECFAAUAAAACACHTuJA&#10;My8FnjsAAAA5AAAAEAAAAAAAAAABACAAAAAPAQAAZHJzL3NoYXBleG1sLnhtbFBLBQYAAAAABgAG&#10;AFsBAAC5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_x0000_s1026" o:spid="_x0000_s1026" o:spt="1" style="position:absolute;left:10885;top:5884;height:692;width:57;v-text-anchor:middle;" fillcolor="#A97B0C" filled="t" stroked="f" coordsize="21600,21600" o:gfxdata="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ab2W5&#10;wAAAANsAAAAPAAAAAAAAAAEAIAAAACIAAABkcnMvZG93bnJldi54bWxQSwECFAAUAAAACACHTuJA&#10;My8FnjsAAAA5AAAAEAAAAAAAAAABACAAAAAPAQAAZHJzL3NoYXBleG1sLnhtbFBLBQYAAAAABgAG&#10;AFsBAAC5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shape id="_x0000_s1026" o:spid="_x0000_s1026" o:spt="5" type="#_x0000_t5" style="position:absolute;left:10872;top:6092;height:259;width:314;rotation:5898240f;v-text-anchor:middle;" fillcolor="#A97B0C" filled="t" stroked="f" coordsize="21600,21600" o:gfxdata="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SWvbq5AAAA2wAA&#10;AA8AAAAAAAAAAQAgAAAAIgAAAGRycy9kb3ducmV2LnhtbFBLAQIUABQAAAAIAIdO4kAzLwWeOwAA&#10;ADkAAAAQAAAAAAAAAAEAIAAAAAgBAABkcnMvc2hhcGV4bWwueG1sUEsFBgAAAAAGAAYAWwEAALID&#10;AAAAAA==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_x0000_s1026" o:spid="_x0000_s1026" o:spt="3" type="#_x0000_t3" style="position:absolute;left:16874;top:6150;height:242;width:242;v-text-anchor:middle;" fillcolor="#E1A356" filled="t" stroked="f" coordsize="21600,21600" o:gfxdata="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p5VSL4A&#10;AADbAAAADwAAAAAAAAABACAAAAAiAAAAZHJzL2Rvd25yZXYueG1sUEsBAhQAFAAAAAgAh07iQDMv&#10;BZ47AAAAOQAAABAAAAAAAAAAAQAgAAAADQEAAGRycy9zaGFwZXhtbC54bWxQSwUGAAAAAAYABgBb&#10;AQAAtwMAAAAA&#10;">
                  <v:fill on="t" focussize="0,0"/>
                  <v:stroke on="f" weight="1pt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2626995</wp:posOffset>
                </wp:positionH>
                <wp:positionV relativeFrom="page">
                  <wp:posOffset>3129915</wp:posOffset>
                </wp:positionV>
                <wp:extent cx="6985" cy="5183505"/>
                <wp:effectExtent l="9525" t="0" r="21590" b="17145"/>
                <wp:wrapNone/>
                <wp:docPr id="43" name="直接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779520" y="3110865"/>
                          <a:ext cx="6985" cy="51835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E1A35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6.85pt;margin-top:246.45pt;height:408.15pt;width:0.55pt;mso-position-vertical-relative:page;z-index:251669504;mso-width-relative:page;mso-height-relative:page;" filled="f" stroked="t" coordsize="21600,21600" o:gfxdata="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LarexzaAAAADAEAAA8AAAAAAAAAAQAgAAAAIgAAAGRycy9kb3du&#10;cmV2LnhtbFBLAQIUABQAAAAIAIdO4kBcEnD//QEAAMMDAAAOAAAAAAAAAAEAIAAAACkBAABkcnMv&#10;ZTJvRG9jLnhtbFBLBQYAAAAABgAGAFkBAACYBQAAAAA=&#10;">
                <v:fill on="f" focussize="0,0"/>
                <v:stroke weight="1.5pt" color="#E1A356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365760</wp:posOffset>
            </wp:positionH>
            <wp:positionV relativeFrom="page">
              <wp:posOffset>-50165</wp:posOffset>
            </wp:positionV>
            <wp:extent cx="1441450" cy="1711325"/>
            <wp:effectExtent l="0" t="0" r="6350" b="3175"/>
            <wp:wrapNone/>
            <wp:docPr id="9" name="图片 9" descr="51miz-E1102306-F4255E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51miz-E1102306-F4255E88"/>
                    <pic:cNvPicPr>
                      <a:picLocks noChangeAspect="1"/>
                    </pic:cNvPicPr>
                  </pic:nvPicPr>
                  <pic:blipFill>
                    <a:blip r:embed="rId4"/>
                    <a:srcRect l="63167" r="4725" b="42857"/>
                    <a:stretch>
                      <a:fillRect/>
                    </a:stretch>
                  </pic:blipFill>
                  <pic:spPr>
                    <a:xfrm>
                      <a:off x="0" y="0"/>
                      <a:ext cx="1441450" cy="171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942340</wp:posOffset>
                </wp:positionH>
                <wp:positionV relativeFrom="page">
                  <wp:posOffset>2563495</wp:posOffset>
                </wp:positionV>
                <wp:extent cx="3390900" cy="481330"/>
                <wp:effectExtent l="0" t="0" r="0" b="0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199005" y="2614295"/>
                          <a:ext cx="3390900" cy="481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jc w:val="distribute"/>
                              <w:textAlignment w:val="auto"/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52"/>
                                <w:szCs w:val="52"/>
                                <w:lang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C00000"/>
                                <w:sz w:val="52"/>
                                <w:szCs w:val="52"/>
                                <w:lang w:eastAsia="zh-CN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中秋晚会节目单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4.2pt;margin-top:201.85pt;height:37.9pt;width:267pt;mso-position-vertical-relative:page;z-index:251668480;mso-width-relative:page;mso-height-relative:page;" filled="f" stroked="f" coordsize="21600,21600" o:gfxdata="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+qJxjdsAAAALAQAADwAAAAAA&#10;AAABACAAAAAiAAAAZHJzL2Rvd25yZXYueG1sUEsBAhQAFAAAAAgAh07iQER6V5FJAgAAdAQAAA4A&#10;AAAAAAAAAQAgAAAAKg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jc w:val="distribute"/>
                        <w:textAlignment w:val="auto"/>
                        <w:rPr>
                          <w:rFonts w:hint="eastAsia" w:ascii="微软雅黑" w:hAnsi="微软雅黑" w:eastAsia="微软雅黑" w:cs="微软雅黑"/>
                          <w:color w:val="C00000"/>
                          <w:sz w:val="52"/>
                          <w:szCs w:val="52"/>
                          <w:lang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C00000"/>
                          <w:sz w:val="52"/>
                          <w:szCs w:val="52"/>
                          <w:lang w:eastAsia="zh-CN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中秋晚会节目单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885825</wp:posOffset>
                </wp:positionH>
                <wp:positionV relativeFrom="paragraph">
                  <wp:posOffset>1523365</wp:posOffset>
                </wp:positionV>
                <wp:extent cx="3582670" cy="741680"/>
                <wp:effectExtent l="8890" t="8890" r="27940" b="11430"/>
                <wp:wrapNone/>
                <wp:docPr id="35" name="组合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82670" cy="741680"/>
                          <a:chOff x="8052" y="4182"/>
                          <a:chExt cx="5642" cy="1168"/>
                        </a:xfrm>
                      </wpg:grpSpPr>
                      <wpg:grpSp>
                        <wpg:cNvPr id="27" name="组合 27"/>
                        <wpg:cNvGrpSpPr/>
                        <wpg:grpSpPr>
                          <a:xfrm rot="0">
                            <a:off x="8052" y="4217"/>
                            <a:ext cx="1129" cy="1129"/>
                            <a:chOff x="5638" y="4304"/>
                            <a:chExt cx="1282" cy="1282"/>
                          </a:xfrm>
                        </wpg:grpSpPr>
                        <wps:wsp>
                          <wps:cNvPr id="28" name="菱形 12"/>
                          <wps:cNvSpPr/>
                          <wps:spPr>
                            <a:xfrm>
                              <a:off x="5638" y="4304"/>
                              <a:ext cx="1283" cy="1283"/>
                            </a:xfrm>
                            <a:prstGeom prst="diamond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9" name="菱形 13"/>
                          <wps:cNvSpPr/>
                          <wps:spPr>
                            <a:xfrm>
                              <a:off x="5718" y="4375"/>
                              <a:ext cx="1132" cy="1132"/>
                            </a:xfrm>
                            <a:prstGeom prst="diamond">
                              <a:avLst/>
                            </a:prstGeom>
                            <a:solidFill>
                              <a:srgbClr val="E1A356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24" name="组合 24"/>
                        <wpg:cNvGrpSpPr/>
                        <wpg:grpSpPr>
                          <a:xfrm rot="0">
                            <a:off x="8761" y="4199"/>
                            <a:ext cx="1129" cy="1129"/>
                            <a:chOff x="5638" y="4304"/>
                            <a:chExt cx="1282" cy="1282"/>
                          </a:xfrm>
                        </wpg:grpSpPr>
                        <wps:wsp>
                          <wps:cNvPr id="25" name="菱形 12"/>
                          <wps:cNvSpPr/>
                          <wps:spPr>
                            <a:xfrm>
                              <a:off x="5638" y="4304"/>
                              <a:ext cx="1283" cy="1283"/>
                            </a:xfrm>
                            <a:prstGeom prst="diamond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6" name="菱形 13"/>
                          <wps:cNvSpPr/>
                          <wps:spPr>
                            <a:xfrm>
                              <a:off x="5718" y="4375"/>
                              <a:ext cx="1132" cy="1132"/>
                            </a:xfrm>
                            <a:prstGeom prst="diamond">
                              <a:avLst/>
                            </a:prstGeom>
                            <a:solidFill>
                              <a:srgbClr val="E1A356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18" name="组合 18"/>
                        <wpg:cNvGrpSpPr/>
                        <wpg:grpSpPr>
                          <a:xfrm rot="0">
                            <a:off x="9469" y="4199"/>
                            <a:ext cx="1129" cy="1129"/>
                            <a:chOff x="5638" y="4304"/>
                            <a:chExt cx="1282" cy="1282"/>
                          </a:xfrm>
                        </wpg:grpSpPr>
                        <wps:wsp>
                          <wps:cNvPr id="19" name="菱形 12"/>
                          <wps:cNvSpPr/>
                          <wps:spPr>
                            <a:xfrm>
                              <a:off x="5638" y="4304"/>
                              <a:ext cx="1283" cy="1283"/>
                            </a:xfrm>
                            <a:prstGeom prst="diamond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0" name="菱形 13"/>
                          <wps:cNvSpPr/>
                          <wps:spPr>
                            <a:xfrm>
                              <a:off x="5718" y="4375"/>
                              <a:ext cx="1132" cy="1132"/>
                            </a:xfrm>
                            <a:prstGeom prst="diamond">
                              <a:avLst/>
                            </a:prstGeom>
                            <a:solidFill>
                              <a:srgbClr val="E1A356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14" name="组合 14"/>
                        <wpg:cNvGrpSpPr/>
                        <wpg:grpSpPr>
                          <a:xfrm rot="0">
                            <a:off x="10240" y="4182"/>
                            <a:ext cx="1129" cy="1129"/>
                            <a:chOff x="5638" y="4304"/>
                            <a:chExt cx="1282" cy="1282"/>
                          </a:xfrm>
                        </wpg:grpSpPr>
                        <wps:wsp>
                          <wps:cNvPr id="12" name="菱形 12"/>
                          <wps:cNvSpPr/>
                          <wps:spPr>
                            <a:xfrm>
                              <a:off x="5638" y="4304"/>
                              <a:ext cx="1283" cy="1283"/>
                            </a:xfrm>
                            <a:prstGeom prst="diamond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3" name="菱形 13"/>
                          <wps:cNvSpPr/>
                          <wps:spPr>
                            <a:xfrm>
                              <a:off x="5718" y="4375"/>
                              <a:ext cx="1132" cy="1132"/>
                            </a:xfrm>
                            <a:prstGeom prst="diamond">
                              <a:avLst/>
                            </a:prstGeom>
                            <a:solidFill>
                              <a:srgbClr val="E1A356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15" name="组合 15"/>
                        <wpg:cNvGrpSpPr/>
                        <wpg:grpSpPr>
                          <a:xfrm rot="0">
                            <a:off x="10989" y="4222"/>
                            <a:ext cx="1129" cy="1129"/>
                            <a:chOff x="5638" y="4304"/>
                            <a:chExt cx="1282" cy="1282"/>
                          </a:xfrm>
                        </wpg:grpSpPr>
                        <wps:wsp>
                          <wps:cNvPr id="16" name="菱形 12"/>
                          <wps:cNvSpPr/>
                          <wps:spPr>
                            <a:xfrm>
                              <a:off x="5638" y="4304"/>
                              <a:ext cx="1283" cy="1283"/>
                            </a:xfrm>
                            <a:prstGeom prst="diamond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7" name="菱形 13"/>
                          <wps:cNvSpPr/>
                          <wps:spPr>
                            <a:xfrm>
                              <a:off x="5718" y="4375"/>
                              <a:ext cx="1132" cy="1132"/>
                            </a:xfrm>
                            <a:prstGeom prst="diamond">
                              <a:avLst/>
                            </a:prstGeom>
                            <a:solidFill>
                              <a:srgbClr val="E1A356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21" name="组合 21"/>
                        <wpg:cNvGrpSpPr/>
                        <wpg:grpSpPr>
                          <a:xfrm rot="0">
                            <a:off x="11759" y="4202"/>
                            <a:ext cx="1129" cy="1129"/>
                            <a:chOff x="5638" y="4304"/>
                            <a:chExt cx="1282" cy="1282"/>
                          </a:xfrm>
                        </wpg:grpSpPr>
                        <wps:wsp>
                          <wps:cNvPr id="22" name="菱形 12"/>
                          <wps:cNvSpPr/>
                          <wps:spPr>
                            <a:xfrm>
                              <a:off x="5638" y="4304"/>
                              <a:ext cx="1283" cy="1283"/>
                            </a:xfrm>
                            <a:prstGeom prst="diamond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3" name="菱形 13"/>
                          <wps:cNvSpPr/>
                          <wps:spPr>
                            <a:xfrm>
                              <a:off x="5718" y="4375"/>
                              <a:ext cx="1132" cy="1132"/>
                            </a:xfrm>
                            <a:prstGeom prst="diamond">
                              <a:avLst/>
                            </a:prstGeom>
                            <a:solidFill>
                              <a:srgbClr val="E1A356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30" name="组合 30"/>
                        <wpg:cNvGrpSpPr/>
                        <wpg:grpSpPr>
                          <a:xfrm rot="0">
                            <a:off x="12566" y="4204"/>
                            <a:ext cx="1129" cy="1129"/>
                            <a:chOff x="5638" y="4304"/>
                            <a:chExt cx="1282" cy="1282"/>
                          </a:xfrm>
                        </wpg:grpSpPr>
                        <wps:wsp>
                          <wps:cNvPr id="31" name="菱形 12"/>
                          <wps:cNvSpPr/>
                          <wps:spPr>
                            <a:xfrm>
                              <a:off x="5638" y="4304"/>
                              <a:ext cx="1283" cy="1283"/>
                            </a:xfrm>
                            <a:prstGeom prst="diamond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2" name="菱形 13"/>
                          <wps:cNvSpPr/>
                          <wps:spPr>
                            <a:xfrm>
                              <a:off x="5718" y="4375"/>
                              <a:ext cx="1132" cy="1132"/>
                            </a:xfrm>
                            <a:prstGeom prst="diamond">
                              <a:avLst/>
                            </a:prstGeom>
                            <a:solidFill>
                              <a:srgbClr val="E1A356"/>
                            </a:solidFill>
                            <a:ln>
                              <a:solidFill>
                                <a:srgbClr val="E7B45D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9.75pt;margin-top:119.95pt;height:58.4pt;width:282.1pt;z-index:251667456;mso-width-relative:page;mso-height-relative:page;" coordorigin="8052,4182" coordsize="5642,1168" o:gfxdata="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">
                <o:lock v:ext="edit" aspectratio="f"/>
                <v:group id="_x0000_s1026" o:spid="_x0000_s1026" o:spt="203" style="position:absolute;left:8052;top:4217;height:1129;width:1129;" coordorigin="5638,4304" coordsize="1282,1282" o:gfxdata="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zi8Pc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菱形 12" o:spid="_x0000_s1026" o:spt="4" type="#_x0000_t4" style="position:absolute;left:5638;top:4304;height:1283;width:1283;v-text-anchor:middle;" fillcolor="#C00000" filled="t" stroked="t" coordsize="21600,21600" o:gfxdata="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  <v:shape id="菱形 13" o:spid="_x0000_s1026" o:spt="4" type="#_x0000_t4" style="position:absolute;left:5718;top:4375;height:1132;width:1132;v-text-anchor:middle;" fillcolor="#E1A356" filled="t" stroked="t" coordsize="21600,21600" o:gfxdata="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IOmQvQAA&#10;ANsAAAAPAAAAAAAAAAEAIAAAACIAAABkcnMvZG93bnJldi54bWxQSwECFAAUAAAACACHTuJAMy8F&#10;njsAAAA5AAAAEAAAAAAAAAABACAAAAAMAQAAZHJzL3NoYXBleG1sLnhtbFBLBQYAAAAABgAGAFsB&#10;AAC2AwAAAAA=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</v:group>
                <v:group id="_x0000_s1026" o:spid="_x0000_s1026" o:spt="203" style="position:absolute;left:8761;top:4199;height:1129;width:1129;" coordorigin="5638,4304" coordsize="1282,1282" o:gfxdata="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DWV2r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菱形 12" o:spid="_x0000_s1026" o:spt="4" type="#_x0000_t4" style="position:absolute;left:5638;top:4304;height:1283;width:1283;v-text-anchor:middle;" fillcolor="#C00000" filled="t" stroked="t" coordsize="21600,21600" o:gfxdata="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JwHfKtwAAANsAAAAP&#10;AAAAAAAAAAEAIAAAACIAAABkcnMvZG93bnJldi54bWxQSwECFAAUAAAACACHTuJAMy8FnjsAAAA5&#10;AAAAEAAAAAAAAAABACAAAAAGAQAAZHJzL3NoYXBleG1sLnhtbFBLBQYAAAAABgAGAFsBAACwAwAA&#10;AAA=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  <v:shape id="菱形 13" o:spid="_x0000_s1026" o:spt="4" type="#_x0000_t4" style="position:absolute;left:5718;top:4375;height:1132;width:1132;v-text-anchor:middle;" fillcolor="#E1A356" filled="t" stroked="t" coordsize="21600,21600" o:gfxdata="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e/feK8AAAA&#10;2wAAAA8AAAAAAAAAAQAgAAAAIgAAAGRycy9kb3ducmV2LnhtbFBLAQIUABQAAAAIAIdO4kAzLwWe&#10;OwAAADkAAAAQAAAAAAAAAAEAIAAAAAsBAABkcnMvc2hhcGV4bWwueG1sUEsFBgAAAAAGAAYAWwEA&#10;ALUDAAAAAA==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</v:group>
                <v:group id="_x0000_s1026" o:spid="_x0000_s1026" o:spt="203" style="position:absolute;left:9469;top:4199;height:1129;width:1129;" coordorigin="5638,4304" coordsize="1282,1282" o:gfxdata="UEsDBAoAAAAAAIdO4kAAAAAAAAAAAAAAAAAEAAAAZHJzL1BLAwQUAAAACACHTuJADHidE7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wMo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x4nRO+AAAA2wAAAA8AAAAAAAAAAQAgAAAAIgAAAGRycy9kb3ducmV2Lnht&#10;bFBLAQIUABQAAAAIAIdO4kAzLwWeOwAAADkAAAAVAAAAAAAAAAEAIAAAAA0BAABkcnMvZ3JvdXBz&#10;aGFwZXhtbC54bWxQSwUGAAAAAAYABgBgAQAAygMAAAAA&#10;">
                  <o:lock v:ext="edit" aspectratio="f"/>
                  <v:shape id="菱形 12" o:spid="_x0000_s1026" o:spt="4" type="#_x0000_t4" style="position:absolute;left:5638;top:4304;height:1283;width:1283;v-text-anchor:middle;" fillcolor="#C00000" filled="t" stroked="t" coordsize="21600,21600" o:gfxdata="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huG3crUAAADbAAAADwAA&#10;AAAAAAABACAAAAAiAAAAZHJzL2Rvd25yZXYueG1sUEsBAhQAFAAAAAgAh07iQDMvBZ47AAAAOQAA&#10;ABAAAAAAAAAAAQAgAAAABAEAAGRycy9zaGFwZXhtbC54bWxQSwUGAAAAAAYABgBbAQAArgMAAAAA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  <v:shape id="菱形 13" o:spid="_x0000_s1026" o:spt="4" type="#_x0000_t4" style="position:absolute;left:5718;top:4375;height:1132;width:1132;v-text-anchor:middle;" fillcolor="#E1A356" filled="t" stroked="t" coordsize="21600,21600" o:gfxdata="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xpADb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</v:group>
                <v:group id="_x0000_s1026" o:spid="_x0000_s1026" o:spt="203" style="position:absolute;left:10240;top:4182;height:1129;width:1129;" coordorigin="5638,4304" coordsize="1282,1282" o:gfxdata="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TWXF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4" type="#_x0000_t4" style="position:absolute;left:5638;top:4304;height:1283;width:1283;v-text-anchor:middle;" fillcolor="#C00000" filled="t" stroked="t" coordsize="21600,21600" o:gfxdata="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iEUlA7UAAADbAAAADwAA&#10;AAAAAAABACAAAAAiAAAAZHJzL2Rvd25yZXYueG1sUEsBAhQAFAAAAAgAh07iQDMvBZ47AAAAOQAA&#10;ABAAAAAAAAAAAQAgAAAABAEAAGRycy9zaGFwZXhtbC54bWxQSwUGAAAAAAYABgBbAQAArgMAAAAA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  <v:shape id="_x0000_s1026" o:spid="_x0000_s1026" o:spt="4" type="#_x0000_t4" style="position:absolute;left:5718;top:4375;height:1132;width:1132;v-text-anchor:middle;" fillcolor="#E1A356" filled="t" stroked="t" coordsize="21600,21600" o:gfxdata="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ppBTHugAAANsA&#10;AAAPAAAAAAAAAAEAIAAAACIAAABkcnMvZG93bnJldi54bWxQSwECFAAUAAAACACHTuJAMy8FnjsA&#10;AAA5AAAAEAAAAAAAAAABACAAAAAJAQAAZHJzL3NoYXBleG1sLnhtbFBLBQYAAAAABgAGAFsBAACz&#10;AwAAAAA=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</v:group>
                <v:group id="_x0000_s1026" o:spid="_x0000_s1026" o:spt="203" style="position:absolute;left:10989;top:4222;height:1129;width:1129;" coordorigin="5638,4304" coordsize="1282,1282" o:gfxdata="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ieTKN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菱形 12" o:spid="_x0000_s1026" o:spt="4" type="#_x0000_t4" style="position:absolute;left:5638;top:4304;height:1283;width:1283;v-text-anchor:middle;" fillcolor="#C00000" filled="t" stroked="t" coordsize="21600,21600" o:gfxdata="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934jALUAAADbAAAADwAA&#10;AAAAAAABACAAAAAiAAAAZHJzL2Rvd25yZXYueG1sUEsBAhQAFAAAAAgAh07iQDMvBZ47AAAAOQAA&#10;ABAAAAAAAAAAAQAgAAAABAEAAGRycy9zaGFwZXhtbC54bWxQSwUGAAAAAAYABgBbAQAArgMAAAAA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  <v:shape id="菱形 13" o:spid="_x0000_s1026" o:spt="4" type="#_x0000_t4" style="position:absolute;left:5718;top:4375;height:1132;width:1132;v-text-anchor:middle;" fillcolor="#E1A356" filled="t" stroked="t" coordsize="21600,21600" o:gfxdata="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1p8SxL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</v:group>
                <v:group id="_x0000_s1026" o:spid="_x0000_s1026" o:spt="203" style="position:absolute;left:11759;top:4202;height:1129;width:1129;" coordorigin="5638,4304" coordsize="1282,1282" o:gfxdata="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y7+M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菱形 12" o:spid="_x0000_s1026" o:spt="4" type="#_x0000_t4" style="position:absolute;left:5638;top:4304;height:1283;width:1283;v-text-anchor:middle;" fillcolor="#C00000" filled="t" stroked="t" coordsize="21600,21600" o:gfxdata="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EYp7762AAAA2wAAAA8A&#10;AAAAAAAAAQAgAAAAIgAAAGRycy9kb3ducmV2LnhtbFBLAQIUABQAAAAIAIdO4kAzLwWeOwAAADkA&#10;AAAQAAAAAAAAAAEAIAAAAAUBAABkcnMvc2hhcGV4bWwueG1sUEsFBgAAAAAGAAYAWwEAAK8DAAAA&#10;AA==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  <v:shape id="菱形 13" o:spid="_x0000_s1026" o:spt="4" type="#_x0000_t4" style="position:absolute;left:5718;top:4375;height:1132;width:1132;v-text-anchor:middle;" fillcolor="#E1A356" filled="t" stroked="t" coordsize="21600,21600" o:gfxdata="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yN56vQAA&#10;ANsAAAAPAAAAAAAAAAEAIAAAACIAAABkcnMvZG93bnJldi54bWxQSwECFAAUAAAACACHTuJAMy8F&#10;njsAAAA5AAAAEAAAAAAAAAABACAAAAAMAQAAZHJzL3NoYXBleG1sLnhtbFBLBQYAAAAABgAGAFsB&#10;AAC2AwAAAAA=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</v:group>
                <v:group id="_x0000_s1026" o:spid="_x0000_s1026" o:spt="203" style="position:absolute;left:12566;top:4204;height:1129;width:1129;" coordorigin="5638,4304" coordsize="1282,1282" o:gfxdata="UEsDBAoAAAAAAIdO4kAAAAAAAAAAAAAAAAAEAAAAZHJzL1BLAwQUAAAACACHTuJAubvNdb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3r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ubvNdb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菱形 12" o:spid="_x0000_s1026" o:spt="4" type="#_x0000_t4" style="position:absolute;left:5638;top:4304;height:1283;width:1283;v-text-anchor:middle;" fillcolor="#C00000" filled="t" stroked="t" coordsize="21600,21600" o:gfxdata="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zIucUtwAAANsAAAAP&#10;AAAAAAAAAAEAIAAAACIAAABkcnMvZG93bnJldi54bWxQSwECFAAUAAAACACHTuJAMy8FnjsAAAA5&#10;AAAAEAAAAAAAAAABACAAAAAGAQAAZHJzL3NoYXBleG1sLnhtbFBLBQYAAAAABgAGAFsBAACwAwAA&#10;AAA=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  <v:shape id="菱形 13" o:spid="_x0000_s1026" o:spt="4" type="#_x0000_t4" style="position:absolute;left:5718;top:4375;height:1132;width:1132;v-text-anchor:middle;" fillcolor="#E1A356" filled="t" stroked="t" coordsize="21600,21600" o:gfxdata="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Xe08vQAA&#10;ANsAAAAPAAAAAAAAAAEAIAAAACIAAABkcnMvZG93bnJldi54bWxQSwECFAAUAAAACACHTuJAMy8F&#10;njsAAAA5AAAAEAAAAAAAAAABACAAAAAMAQAAZHJzL3NoYXBleG1sLnhtbFBLBQYAAAAABgAGAFsB&#10;AAC2AwAAAAA=&#10;">
                    <v:fill on="t" focussize="0,0"/>
                    <v:stroke weight="1pt" color="#E7B45D [3204]" miterlimit="8" joinstyle="miter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1864360</wp:posOffset>
            </wp:positionH>
            <wp:positionV relativeFrom="page">
              <wp:posOffset>-80010</wp:posOffset>
            </wp:positionV>
            <wp:extent cx="1925955" cy="2434590"/>
            <wp:effectExtent l="0" t="0" r="0" b="3810"/>
            <wp:wrapNone/>
            <wp:docPr id="11" name="图片 11" descr="51miz-E1102306-F4255E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51miz-E1102306-F4255E88"/>
                    <pic:cNvPicPr>
                      <a:picLocks noChangeAspect="1"/>
                    </pic:cNvPicPr>
                  </pic:nvPicPr>
                  <pic:blipFill>
                    <a:blip r:embed="rId4"/>
                    <a:srcRect r="63431" b="30669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925955" cy="2434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3397250</wp:posOffset>
            </wp:positionH>
            <wp:positionV relativeFrom="page">
              <wp:posOffset>-66040</wp:posOffset>
            </wp:positionV>
            <wp:extent cx="1359535" cy="1718310"/>
            <wp:effectExtent l="0" t="0" r="0" b="15240"/>
            <wp:wrapNone/>
            <wp:docPr id="10" name="图片 10" descr="51miz-E1102306-F4255E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51miz-E1102306-F4255E88"/>
                    <pic:cNvPicPr>
                      <a:picLocks noChangeAspect="1"/>
                    </pic:cNvPicPr>
                  </pic:nvPicPr>
                  <pic:blipFill>
                    <a:blip r:embed="rId4"/>
                    <a:srcRect r="63431" b="30669"/>
                    <a:stretch>
                      <a:fillRect/>
                    </a:stretch>
                  </pic:blipFill>
                  <pic:spPr>
                    <a:xfrm>
                      <a:off x="0" y="0"/>
                      <a:ext cx="1359535" cy="1718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4707890</wp:posOffset>
            </wp:positionH>
            <wp:positionV relativeFrom="page">
              <wp:posOffset>4445</wp:posOffset>
            </wp:positionV>
            <wp:extent cx="1691005" cy="2006600"/>
            <wp:effectExtent l="0" t="0" r="4445" b="12700"/>
            <wp:wrapNone/>
            <wp:docPr id="7" name="图片 7" descr="51miz-E1102306-F4255E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1miz-E1102306-F4255E88"/>
                    <pic:cNvPicPr>
                      <a:picLocks noChangeAspect="1"/>
                    </pic:cNvPicPr>
                  </pic:nvPicPr>
                  <pic:blipFill>
                    <a:blip r:embed="rId4"/>
                    <a:srcRect l="63167" r="4725" b="42857"/>
                    <a:stretch>
                      <a:fillRect/>
                    </a:stretch>
                  </pic:blipFill>
                  <pic:spPr>
                    <a:xfrm>
                      <a:off x="0" y="0"/>
                      <a:ext cx="1691005" cy="200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-1145540</wp:posOffset>
            </wp:positionH>
            <wp:positionV relativeFrom="page">
              <wp:posOffset>-38735</wp:posOffset>
            </wp:positionV>
            <wp:extent cx="1634490" cy="2066925"/>
            <wp:effectExtent l="0" t="0" r="0" b="9525"/>
            <wp:wrapNone/>
            <wp:docPr id="6" name="图片 6" descr="51miz-E1102306-F4255E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1miz-E1102306-F4255E88"/>
                    <pic:cNvPicPr>
                      <a:picLocks noChangeAspect="1"/>
                    </pic:cNvPicPr>
                  </pic:nvPicPr>
                  <pic:blipFill>
                    <a:blip r:embed="rId4"/>
                    <a:srcRect r="63431" b="30669"/>
                    <a:stretch>
                      <a:fillRect/>
                    </a:stretch>
                  </pic:blipFill>
                  <pic:spPr>
                    <a:xfrm>
                      <a:off x="0" y="0"/>
                      <a:ext cx="163449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-1160145</wp:posOffset>
            </wp:positionH>
            <wp:positionV relativeFrom="page">
              <wp:posOffset>8330565</wp:posOffset>
            </wp:positionV>
            <wp:extent cx="7654925" cy="2442845"/>
            <wp:effectExtent l="0" t="0" r="3175" b="14605"/>
            <wp:wrapNone/>
            <wp:docPr id="5" name="图片 5" descr="51miz-E1203183-090D90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1miz-E1203183-090D906F"/>
                    <pic:cNvPicPr>
                      <a:picLocks noChangeAspect="1"/>
                    </pic:cNvPicPr>
                  </pic:nvPicPr>
                  <pic:blipFill>
                    <a:blip r:embed="rId5"/>
                    <a:srcRect t="57454"/>
                    <a:stretch>
                      <a:fillRect/>
                    </a:stretch>
                  </pic:blipFill>
                  <pic:spPr>
                    <a:xfrm>
                      <a:off x="0" y="0"/>
                      <a:ext cx="7654925" cy="2442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-448310</wp:posOffset>
                </wp:positionH>
                <wp:positionV relativeFrom="page">
                  <wp:posOffset>455295</wp:posOffset>
                </wp:positionV>
                <wp:extent cx="6212205" cy="9787255"/>
                <wp:effectExtent l="115570" t="151130" r="130175" b="158115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94690" y="455295"/>
                          <a:ext cx="6212205" cy="978725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35.3pt;margin-top:35.85pt;height:770.65pt;width:489.15pt;mso-position-vertical-relative:page;z-index:251660288;v-text-anchor:middle;mso-width-relative:page;mso-height-relative:page;" fillcolor="#C00000" filled="t" stroked="f" coordsize="21600,21600" o:gfxdata="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">
                <v:fill on="t" focussize="0,0"/>
                <v:stroke on="f" weight="1pt" miterlimit="8" joinstyle="miter"/>
                <v:imagedata o:title=""/>
                <o:lock v:ext="edit" aspectratio="f"/>
                <v:shadow on="t" type="perspective" color="#000000" opacity="26214f" offset="0pt,0pt" origin="0f,0f" matrix="66847f,0f,0f,66847f"/>
              </v:rect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-1186815</wp:posOffset>
            </wp:positionH>
            <wp:positionV relativeFrom="page">
              <wp:posOffset>-34925</wp:posOffset>
            </wp:positionV>
            <wp:extent cx="7660005" cy="10833735"/>
            <wp:effectExtent l="0" t="0" r="17145" b="5715"/>
            <wp:wrapNone/>
            <wp:docPr id="3" name="图片 3" descr="文字文稿1_01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文字文稿1_01 (4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660005" cy="10833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70A7780"/>
    <w:rsid w:val="01997F8E"/>
    <w:rsid w:val="022F1E63"/>
    <w:rsid w:val="075E2D36"/>
    <w:rsid w:val="0C4421BA"/>
    <w:rsid w:val="14147485"/>
    <w:rsid w:val="1BDA3D47"/>
    <w:rsid w:val="1DD06431"/>
    <w:rsid w:val="270A7780"/>
    <w:rsid w:val="28B84CF5"/>
    <w:rsid w:val="29D1248A"/>
    <w:rsid w:val="2E9F59AB"/>
    <w:rsid w:val="311848CB"/>
    <w:rsid w:val="3C207CA2"/>
    <w:rsid w:val="404D5C50"/>
    <w:rsid w:val="44053DA0"/>
    <w:rsid w:val="4972106E"/>
    <w:rsid w:val="4F437683"/>
    <w:rsid w:val="555F2428"/>
    <w:rsid w:val="5DAD47F0"/>
    <w:rsid w:val="5EB979F1"/>
    <w:rsid w:val="668D66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6073e0bf-01d3-4659-8831-1eb01a0791a6\&#32418;&#33394;&#20013;&#31179;&#26202;&#20250;&#33410;&#30446;&#21333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红色中秋晚会节目单.docx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2021-12-23T03:00:00Z</dcterms:created>
  <dc:creator>文档存本地丢失不负责</dc:creator>
  <cp:lastModifiedBy>文档存本地丢失不负责</cp:lastModifiedBy>
  <dcterms:modified xsi:type="dcterms:W3CDTF">2021-12-23T03:03:40Z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89D416C5D87E46838E686F850D74D6A6</vt:lpwstr>
  </property>
  <property fmtid="{D5CDD505-2E9C-101B-9397-08002B2CF9AE}" pid="4" name="KSOTemplateUUID">
    <vt:lpwstr>v1.0_mb_c4/TaJh/rzLCYR61TzMdNg==</vt:lpwstr>
  </property>
</Properties>
</file>