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-39370</wp:posOffset>
                </wp:positionH>
                <wp:positionV relativeFrom="paragraph">
                  <wp:posOffset>6532880</wp:posOffset>
                </wp:positionV>
                <wp:extent cx="5842000" cy="43370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10        《阳光总在风雨后》 歌曲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.1pt;margin-top:514.4pt;height:34.15pt;width:460pt;z-index:251670528;mso-width-relative:page;mso-height-relative:page;" filled="f" stroked="f" coordsize="21600,21600" o:gfxdata="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/FBEn2wAAAAwBAAAPAAAAAAAAAAEAIAAAACIAAABk&#10;cnMvZG93bnJldi54bWxQSwECFAAUAAAACACHTuJAwbZjVD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10        《阳光总在风雨后》 歌曲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-44450</wp:posOffset>
                </wp:positionH>
                <wp:positionV relativeFrom="paragraph">
                  <wp:posOffset>6094730</wp:posOffset>
                </wp:positionV>
                <wp:extent cx="5842000" cy="43370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09        《拜年》           小品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.5pt;margin-top:479.9pt;height:34.15pt;width:460pt;z-index:251669504;mso-width-relative:page;mso-height-relative:page;" filled="f" stroked="f" coordsize="21600,21600" o:gfxdata="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HJRff2wAAAAsBAAAPAAAAAAAAAAEAIAAAACIAAABk&#10;cnMvZG93bnJldi54bWxQSwECFAAUAAAACACHTuJAqNgiUj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09        《拜年》           小品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-59055</wp:posOffset>
                </wp:positionH>
                <wp:positionV relativeFrom="paragraph">
                  <wp:posOffset>5634990</wp:posOffset>
                </wp:positionV>
                <wp:extent cx="5842000" cy="43370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08        《扇子舞》         舞蹈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65pt;margin-top:443.7pt;height:34.15pt;width:460pt;z-index:251668480;mso-width-relative:page;mso-height-relative:page;" filled="f" stroked="f" coordsize="21600,21600" o:gfxdata="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xK+HEdwAAAAKAQAADwAAAAAAAAABACAAAAAiAAAA&#10;ZHJzL2Rvd25yZXYueG1sUEsBAhQAFAAAAAgAh07iQD2jdNk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08        《扇子舞》         舞蹈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-63500</wp:posOffset>
                </wp:positionH>
                <wp:positionV relativeFrom="paragraph">
                  <wp:posOffset>5207000</wp:posOffset>
                </wp:positionV>
                <wp:extent cx="5842000" cy="43370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07        《真诚骚扰》       小品           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pt;margin-top:410pt;height:34.15pt;width:460pt;z-index:251667456;mso-width-relative:page;mso-height-relative:page;" filled="f" stroked="f" coordsize="21600,21600" o:gfxdata="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AmFOFy2QAAAAsBAAAPAAAAAAAAAAEAIAAAACIAAABkcnMv&#10;ZG93bnJldi54bWxQSwECFAAUAAAACACHTuJAwyn/nzsCAABoBAAADgAAAAAAAAABACAAAAAoAQAA&#10;ZHJzL2Uyb0RvYy54bWxQSwUGAAAAAAYABgBZAQAA1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07        《真诚骚扰》       小品           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-67945</wp:posOffset>
                </wp:positionH>
                <wp:positionV relativeFrom="paragraph">
                  <wp:posOffset>4758055</wp:posOffset>
                </wp:positionV>
                <wp:extent cx="5842000" cy="43370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06        《我只在乎你》     歌曲            XX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35pt;margin-top:374.65pt;height:34.15pt;width:460pt;z-index:251666432;mso-width-relative:page;mso-height-relative:page;" filled="f" stroked="f" coordsize="21600,21600" o:gfxdata="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PKjVB3AAAAAsBAAAPAAAAAAAAAAEAIAAAACIAAABk&#10;cnMvZG93bnJldi54bWxQSwECFAAUAAAACACHTuJAVlKpFDsCAABo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06        《我只在乎你》     歌曲            XX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-71120</wp:posOffset>
                </wp:positionH>
                <wp:positionV relativeFrom="paragraph">
                  <wp:posOffset>4309110</wp:posOffset>
                </wp:positionV>
                <wp:extent cx="5842000" cy="43370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04        《甩葱舞》         舞蹈            XX XX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6pt;margin-top:339.3pt;height:34.15pt;width:460pt;z-index:251665408;mso-width-relative:page;mso-height-relative:page;" filled="f" stroked="f" coordsize="21600,21600" o:gfxdata="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TOQRd9wAAAALAQAADwAAAAAAAAABACAAAAAiAAAA&#10;ZHJzL2Rvd25yZXYueG1sUEsBAhQAFAAAAAgAh07iQPbakIc8AgAAZ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04        《甩葱舞》         舞蹈            XX XX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-1101090</wp:posOffset>
            </wp:positionH>
            <wp:positionV relativeFrom="paragraph">
              <wp:posOffset>-875665</wp:posOffset>
            </wp:positionV>
            <wp:extent cx="7506970" cy="11151870"/>
            <wp:effectExtent l="0" t="0" r="17780" b="11430"/>
            <wp:wrapNone/>
            <wp:docPr id="3" name="图片 3" descr="536ed8c3-4a1a-407a-bedc-91a71d7e8f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36ed8c3-4a1a-407a-bedc-91a71d7e8f6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06970" cy="11151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3850005</wp:posOffset>
                </wp:positionV>
                <wp:extent cx="5471160" cy="43370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03        《朋友》           舞台剧         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7pt;margin-top:303.15pt;height:34.15pt;width:430.8pt;z-index:251664384;mso-width-relative:page;mso-height-relative:page;" filled="f" stroked="f" coordsize="21600,21600" o:gfxdata="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JUjya3AAAAAsBAAAPAAAAAAAAAAEAIAAAACIAAABk&#10;cnMvZG93bnJldi54bWxQSwECFAAUAAAACACHTuJA/IspRjsCAABm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03        《朋友》           舞台剧         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-99695</wp:posOffset>
                </wp:positionH>
                <wp:positionV relativeFrom="paragraph">
                  <wp:posOffset>3359150</wp:posOffset>
                </wp:positionV>
                <wp:extent cx="5471160" cy="43370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02        《月半小夜曲》     歌曲           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5pt;margin-top:264.5pt;height:34.15pt;width:430.8pt;z-index:251663360;mso-width-relative:page;mso-height-relative:page;" filled="f" stroked="f" coordsize="21600,21600" o:gfxdata="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6ynFN0AAAALAQAADwAAAAAAAAABACAAAAAiAAAA&#10;ZHJzL2Rvd25yZXYueG1sUEsBAhQAFAAAAAgAh07iQKDtAPQ7AgAAZg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02        《月半小夜曲》     歌曲           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-93345</wp:posOffset>
                </wp:positionH>
                <wp:positionV relativeFrom="paragraph">
                  <wp:posOffset>2836545</wp:posOffset>
                </wp:positionV>
                <wp:extent cx="5471160" cy="43370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01        《冬天的秘密》     歌曲            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35pt;margin-top:223.35pt;height:34.15pt;width:430.8pt;z-index:251662336;mso-width-relative:page;mso-height-relative:page;" filled="f" stroked="f" coordsize="21600,21600" o:gfxdata="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HT2tNLcAAAACwEAAA8AAAAAAAAAAQAgAAAAIgAAAGRy&#10;cy9kb3ducmV2LnhtbFBLAQIUABQAAAAIAIdO4kDi5o2hOgIAAGY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01        《冬天的秘密》     歌曲            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2271395</wp:posOffset>
                </wp:positionV>
                <wp:extent cx="5471160" cy="43370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56005" y="3281045"/>
                          <a:ext cx="5471160" cy="433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序号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节目名称          类型           表演者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pt;margin-top:178.85pt;height:34.15pt;width:430.8pt;z-index:251661312;mso-width-relative:page;mso-height-relative:page;" filled="f" stroked="f" coordsize="21600,21600" o:gfxdata="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IJ2YXXdAAAACwEAAA8AAAAA&#10;AAAAAQAgAAAAIgAAAGRycy9kb3ducmV2LnhtbFBLAQIUABQAAAAIAIdO4kD6JRLsSAIAAHIEAAAO&#10;AAAAAAAAAAEAIAAAACw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序号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节目名称          类型           表演者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1360805</wp:posOffset>
                </wp:positionV>
                <wp:extent cx="2454910" cy="71945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38755" y="2317750"/>
                          <a:ext cx="2454910" cy="719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  <w:t>节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  <w:t>目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00"/>
                                <w:sz w:val="72"/>
                                <w:szCs w:val="144"/>
                                <w:lang w:eastAsia="zh-CN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4pt;margin-top:107.15pt;height:56.65pt;width:193.3pt;z-index:251660288;mso-width-relative:page;mso-height-relative:page;" filled="f" stroked="f" coordsize="21600,21600" o:gfxdata="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GC1qMndAAAACwEAAA8AAAAAAAAA&#10;AQAgAAAAIgAAAGRycy9kb3ducmV2LnhtbFBLAQIUABQAAAAIAIdO4kDHLiEORQIAAHIEAAAOAAAA&#10;AAAAAAEAIAAAACw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  <w:t>节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  <w:t>目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00"/>
                          <w:sz w:val="72"/>
                          <w:szCs w:val="144"/>
                          <w:lang w:eastAsia="zh-CN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1BB0871"/>
    <w:rsid w:val="08961C17"/>
    <w:rsid w:val="11BB0871"/>
    <w:rsid w:val="1C684B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d550add5-dcc9-4c4a-9fae-dcb18aa619b2\&#20844;&#21496;&#26202;&#20250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公司晚会节目单.docx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2021-12-23T02:55:00Z</dcterms:created>
  <dc:creator>文档存本地丢失不负责</dc:creator>
  <cp:lastModifiedBy>文档存本地丢失不负责</cp:lastModifiedBy>
  <dcterms:modified xsi:type="dcterms:W3CDTF">2021-12-23T03:03:51Z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v1.0_mb_i3glI0EiyOKpa9mDm/Yr3A==</vt:lpwstr>
  </property>
  <property fmtid="{D5CDD505-2E9C-101B-9397-08002B2CF9AE}" pid="4" name="ICV">
    <vt:lpwstr>BC5B5883A1CF46F49A3D859313C16B75</vt:lpwstr>
  </property>
</Properties>
</file>