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sz w:val="7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1293495</wp:posOffset>
                </wp:positionH>
                <wp:positionV relativeFrom="paragraph">
                  <wp:posOffset>1562735</wp:posOffset>
                </wp:positionV>
                <wp:extent cx="5092065" cy="1656080"/>
                <wp:effectExtent l="0" t="0" r="13335" b="1270"/>
                <wp:wrapNone/>
                <wp:docPr id="38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92065" cy="1656080"/>
                          <a:chOff x="9006" y="3193"/>
                          <a:chExt cx="8019" cy="2608"/>
                        </a:xfrm>
                      </wpg:grpSpPr>
                      <pic:pic xmlns:pic="http://schemas.openxmlformats.org/drawingml/2006/picture">
                        <pic:nvPicPr>
                          <pic:cNvPr id="24" name="图片 24" descr="20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9006" y="3406"/>
                            <a:ext cx="1509" cy="23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图片 25" descr="20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15515" y="3385"/>
                            <a:ext cx="1510" cy="2416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37" name="组合 37"/>
                        <wpg:cNvGrpSpPr/>
                        <wpg:grpSpPr>
                          <a:xfrm>
                            <a:off x="9624" y="3193"/>
                            <a:ext cx="7054" cy="2292"/>
                            <a:chOff x="9624" y="3193"/>
                            <a:chExt cx="7054" cy="2292"/>
                          </a:xfrm>
                        </wpg:grpSpPr>
                        <wps:wsp>
                          <wps:cNvPr id="19" name="文本框 19"/>
                          <wps:cNvSpPr txBox="1"/>
                          <wps:spPr>
                            <a:xfrm>
                              <a:off x="9624" y="3193"/>
                              <a:ext cx="2058" cy="229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 w:ascii="汉仪大黑简" w:hAnsi="汉仪大黑简" w:eastAsia="汉仪大黑简" w:cs="汉仪大黑简"/>
                                    <w:color w:val="E6C48E"/>
                                    <w:sz w:val="22"/>
                                    <w:szCs w:val="28"/>
                                    <w14:shadow w14:blurRad="50800" w14:dist="38100" w14:dir="2700000" w14:sx="100000" w14:sy="100000" w14:kx="0" w14:ky="0" w14:algn="tl">
                                      <w14:srgbClr w14:val="6F5253">
                                        <w14:alpha w14:val="60000"/>
                                      </w14:srgbClr>
                                    </w14:shadow>
                                    <w14:textFill>
                                      <w14:gradFill>
                                        <w14:gsLst>
                                          <w14:gs w14:pos="0">
                                            <w14:srgbClr w14:val="FDF1A7"/>
                                          </w14:gs>
                                          <w14:gs w14:pos="100000">
                                            <w14:srgbClr w14:val="AD8E53"/>
                                          </w14:gs>
                                        </w14:gsLst>
                                        <w14:lin w14:ang="0" w14:scaled="0"/>
                                      </w14:gra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大黑简" w:hAnsi="汉仪大黑简" w:eastAsia="汉仪大黑简" w:cs="汉仪大黑简"/>
                                    <w:b/>
                                    <w:bCs/>
                                    <w:color w:val="E6C48E"/>
                                    <w:sz w:val="160"/>
                                    <w:szCs w:val="160"/>
                                    <w:lang w:eastAsia="zh-CN"/>
                                    <w14:shadow w14:blurRad="50800" w14:dist="38100" w14:dir="2700000" w14:sx="100000" w14:sy="100000" w14:kx="0" w14:ky="0" w14:algn="tl">
                                      <w14:srgbClr w14:val="6F5253">
                                        <w14:alpha w14:val="60000"/>
                                      </w14:srgbClr>
                                    </w14:shadow>
                                    <w14:textFill>
                                      <w14:gradFill>
                                        <w14:gsLst>
                                          <w14:gs w14:pos="1000">
                                            <w14:srgbClr w14:val="FEF0A4">
                                              <w14:alpha w14:val="0"/>
                                            </w14:srgbClr>
                                          </w14:gs>
                                          <w14:gs w14:pos="70000">
                                            <w14:srgbClr w14:val="FDF1A7"/>
                                          </w14:gs>
                                          <w14:gs w14:pos="100000">
                                            <w14:srgbClr w14:val="AD8E53"/>
                                          </w14:gs>
                                        </w14:gsLst>
                                        <w14:lin w14:ang="0" w14:scaled="0"/>
                                      </w14:gradFill>
                                    </w14:textFill>
                                  </w:rPr>
                                  <w:t>年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20" name="文本框 20"/>
                          <wps:cNvSpPr txBox="1"/>
                          <wps:spPr>
                            <a:xfrm>
                              <a:off x="10873" y="3193"/>
                              <a:ext cx="2058" cy="229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 w:ascii="汉仪大黑简" w:hAnsi="汉仪大黑简" w:eastAsia="汉仪大黑简" w:cs="汉仪大黑简"/>
                                    <w:color w:val="E6C48E"/>
                                    <w:sz w:val="24"/>
                                    <w:szCs w:val="32"/>
                                    <w14:shadow w14:blurRad="50800" w14:dist="38100" w14:dir="2700000" w14:sx="100000" w14:sy="100000" w14:kx="0" w14:ky="0" w14:algn="tl">
                                      <w14:srgbClr w14:val="6F5253">
                                        <w14:alpha w14:val="60000"/>
                                      </w14:srgbClr>
                                    </w14:shadow>
                                    <w14:textFill>
                                      <w14:gradFill>
                                        <w14:gsLst>
                                          <w14:gs w14:pos="0">
                                            <w14:srgbClr w14:val="FDF1A7"/>
                                          </w14:gs>
                                          <w14:gs w14:pos="100000">
                                            <w14:srgbClr w14:val="AD8E53"/>
                                          </w14:gs>
                                        </w14:gsLst>
                                        <w14:lin w14:ang="0" w14:scaled="0"/>
                                      </w14:gra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大黑简" w:hAnsi="汉仪大黑简" w:eastAsia="汉仪大黑简" w:cs="汉仪大黑简"/>
                                    <w:b/>
                                    <w:bCs/>
                                    <w:color w:val="E6C48E"/>
                                    <w:sz w:val="160"/>
                                    <w:szCs w:val="160"/>
                                    <w:lang w:eastAsia="zh-CN"/>
                                    <w14:shadow w14:blurRad="50800" w14:dist="38100" w14:dir="2700000" w14:sx="100000" w14:sy="100000" w14:kx="0" w14:ky="0" w14:algn="tl">
                                      <w14:srgbClr w14:val="6F5253">
                                        <w14:alpha w14:val="60000"/>
                                      </w14:srgbClr>
                                    </w14:shadow>
                                    <w14:textFill>
                                      <w14:gradFill>
                                        <w14:gsLst>
                                          <w14:gs w14:pos="1000">
                                            <w14:srgbClr w14:val="FEF0A4">
                                              <w14:alpha w14:val="0"/>
                                            </w14:srgbClr>
                                          </w14:gs>
                                          <w14:gs w14:pos="70000">
                                            <w14:srgbClr w14:val="FDF1A7"/>
                                          </w14:gs>
                                          <w14:gs w14:pos="100000">
                                            <w14:srgbClr w14:val="AD8E53"/>
                                          </w14:gs>
                                        </w14:gsLst>
                                        <w14:lin w14:ang="0" w14:scaled="0"/>
                                      </w14:gradFill>
                                    </w14:textFill>
                                  </w:rPr>
                                  <w:t>会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21" name="文本框 21"/>
                          <wps:cNvSpPr txBox="1"/>
                          <wps:spPr>
                            <a:xfrm>
                              <a:off x="12122" y="3193"/>
                              <a:ext cx="2058" cy="229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 w:ascii="汉仪大黑简" w:hAnsi="汉仪大黑简" w:eastAsia="汉仪大黑简" w:cs="汉仪大黑简"/>
                                    <w:color w:val="E6C48E"/>
                                    <w:sz w:val="24"/>
                                    <w:szCs w:val="32"/>
                                    <w14:shadow w14:blurRad="50800" w14:dist="38100" w14:dir="2700000" w14:sx="100000" w14:sy="100000" w14:kx="0" w14:ky="0" w14:algn="tl">
                                      <w14:srgbClr w14:val="6F5253">
                                        <w14:alpha w14:val="60000"/>
                                      </w14:srgbClr>
                                    </w14:shadow>
                                    <w14:textFill>
                                      <w14:gradFill>
                                        <w14:gsLst>
                                          <w14:gs w14:pos="0">
                                            <w14:srgbClr w14:val="FDF1A7"/>
                                          </w14:gs>
                                          <w14:gs w14:pos="100000">
                                            <w14:srgbClr w14:val="AD8E53"/>
                                          </w14:gs>
                                        </w14:gsLst>
                                        <w14:lin w14:ang="0" w14:scaled="0"/>
                                      </w14:gra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大黑简" w:hAnsi="汉仪大黑简" w:eastAsia="汉仪大黑简" w:cs="汉仪大黑简"/>
                                    <w:b/>
                                    <w:bCs/>
                                    <w:color w:val="E6C48E"/>
                                    <w:sz w:val="160"/>
                                    <w:szCs w:val="160"/>
                                    <w:lang w:eastAsia="zh-CN"/>
                                    <w14:shadow w14:blurRad="50800" w14:dist="38100" w14:dir="2700000" w14:sx="100000" w14:sy="100000" w14:kx="0" w14:ky="0" w14:algn="tl">
                                      <w14:srgbClr w14:val="6F5253">
                                        <w14:alpha w14:val="60000"/>
                                      </w14:srgbClr>
                                    </w14:shadow>
                                    <w14:textFill>
                                      <w14:gradFill>
                                        <w14:gsLst>
                                          <w14:gs w14:pos="1000">
                                            <w14:srgbClr w14:val="FEF0A4">
                                              <w14:alpha w14:val="0"/>
                                            </w14:srgbClr>
                                          </w14:gs>
                                          <w14:gs w14:pos="70000">
                                            <w14:srgbClr w14:val="FDF1A7"/>
                                          </w14:gs>
                                          <w14:gs w14:pos="100000">
                                            <w14:srgbClr w14:val="AD8E53"/>
                                          </w14:gs>
                                        </w14:gsLst>
                                        <w14:lin w14:ang="0" w14:scaled="0"/>
                                      </w14:gradFill>
                                    </w14:textFill>
                                  </w:rPr>
                                  <w:t>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22" name="文本框 22"/>
                          <wps:cNvSpPr txBox="1"/>
                          <wps:spPr>
                            <a:xfrm>
                              <a:off x="13371" y="3193"/>
                              <a:ext cx="2058" cy="229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 w:ascii="汉仪大黑简" w:hAnsi="汉仪大黑简" w:eastAsia="汉仪大黑简" w:cs="汉仪大黑简"/>
                                    <w:color w:val="E6C48E"/>
                                    <w:sz w:val="24"/>
                                    <w:szCs w:val="32"/>
                                    <w14:shadow w14:blurRad="50800" w14:dist="38100" w14:dir="2700000" w14:sx="100000" w14:sy="100000" w14:kx="0" w14:ky="0" w14:algn="tl">
                                      <w14:srgbClr w14:val="6F5253">
                                        <w14:alpha w14:val="60000"/>
                                      </w14:srgbClr>
                                    </w14:shadow>
                                    <w14:textFill>
                                      <w14:gradFill>
                                        <w14:gsLst>
                                          <w14:gs w14:pos="1000">
                                            <w14:srgbClr w14:val="FFF5C6">
                                              <w14:alpha w14:val="0"/>
                                            </w14:srgbClr>
                                          </w14:gs>
                                          <w14:gs w14:pos="70000">
                                            <w14:srgbClr w14:val="FDF1A7"/>
                                          </w14:gs>
                                          <w14:gs w14:pos="100000">
                                            <w14:srgbClr w14:val="AD8E53"/>
                                          </w14:gs>
                                        </w14:gsLst>
                                        <w14:lin w14:ang="0" w14:scaled="0"/>
                                      </w14:gra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大黑简" w:hAnsi="汉仪大黑简" w:eastAsia="汉仪大黑简" w:cs="汉仪大黑简"/>
                                    <w:b/>
                                    <w:bCs/>
                                    <w:color w:val="E6C48E"/>
                                    <w:sz w:val="160"/>
                                    <w:szCs w:val="160"/>
                                    <w:lang w:eastAsia="zh-CN"/>
                                    <w14:shadow w14:blurRad="50800" w14:dist="38100" w14:dir="2700000" w14:sx="100000" w14:sy="100000" w14:kx="0" w14:ky="0" w14:algn="tl">
                                      <w14:srgbClr w14:val="6F5253">
                                        <w14:alpha w14:val="60000"/>
                                      </w14:srgbClr>
                                    </w14:shadow>
                                    <w14:textFill>
                                      <w14:gradFill>
                                        <w14:gsLst>
                                          <w14:gs w14:pos="1000">
                                            <w14:srgbClr w14:val="FFF5C6">
                                              <w14:alpha w14:val="0"/>
                                            </w14:srgbClr>
                                          </w14:gs>
                                          <w14:gs w14:pos="70000">
                                            <w14:srgbClr w14:val="FDF1A7"/>
                                          </w14:gs>
                                          <w14:gs w14:pos="100000">
                                            <w14:srgbClr w14:val="AD8E53"/>
                                          </w14:gs>
                                        </w14:gsLst>
                                        <w14:lin w14:ang="0" w14:scaled="0"/>
                                      </w14:gradFill>
                                    </w14:textFill>
                                  </w:rPr>
                                  <w:t>目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23" name="文本框 23"/>
                          <wps:cNvSpPr txBox="1"/>
                          <wps:spPr>
                            <a:xfrm>
                              <a:off x="14620" y="3193"/>
                              <a:ext cx="2058" cy="229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 w:ascii="汉仪大黑简" w:hAnsi="汉仪大黑简" w:eastAsia="汉仪大黑简" w:cs="汉仪大黑简"/>
                                    <w:b/>
                                    <w:bCs/>
                                    <w:color w:val="E6C48E"/>
                                    <w:sz w:val="160"/>
                                    <w:szCs w:val="160"/>
                                    <w:lang w:eastAsia="zh-CN"/>
                                    <w14:shadow w14:blurRad="50800" w14:dist="38100" w14:dir="2700000" w14:sx="100000" w14:sy="100000" w14:kx="0" w14:ky="0" w14:algn="tl">
                                      <w14:srgbClr w14:val="6F5253">
                                        <w14:alpha w14:val="60000"/>
                                      </w14:srgbClr>
                                    </w14:shadow>
                                    <w14:textFill>
                                      <w14:gradFill>
                                        <w14:gsLst>
                                          <w14:gs w14:pos="1000">
                                            <w14:srgbClr w14:val="FEF0A4">
                                              <w14:alpha w14:val="0"/>
                                            </w14:srgbClr>
                                          </w14:gs>
                                          <w14:gs w14:pos="70000">
                                            <w14:srgbClr w14:val="FDF1A7"/>
                                          </w14:gs>
                                          <w14:gs w14:pos="100000">
                                            <w14:srgbClr w14:val="AD8E53"/>
                                          </w14:gs>
                                        </w14:gsLst>
                                        <w14:lin w14:ang="0" w14:scaled="0"/>
                                      </w14:gra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汉仪大黑简" w:hAnsi="汉仪大黑简" w:eastAsia="汉仪大黑简" w:cs="汉仪大黑简"/>
                                    <w:b/>
                                    <w:bCs/>
                                    <w:color w:val="E6C48E"/>
                                    <w:sz w:val="160"/>
                                    <w:szCs w:val="160"/>
                                    <w:lang w:eastAsia="zh-CN"/>
                                    <w14:shadow w14:blurRad="50800" w14:dist="38100" w14:dir="2700000" w14:sx="100000" w14:sy="100000" w14:kx="0" w14:ky="0" w14:algn="tl">
                                      <w14:srgbClr w14:val="6F5253">
                                        <w14:alpha w14:val="60000"/>
                                      </w14:srgbClr>
                                    </w14:shadow>
                                    <w14:textFill>
                                      <w14:gradFill>
                                        <w14:gsLst>
                                          <w14:gs w14:pos="1000">
                                            <w14:srgbClr w14:val="FEF0A4">
                                              <w14:alpha w14:val="0"/>
                                            </w14:srgbClr>
                                          </w14:gs>
                                          <w14:gs w14:pos="70000">
                                            <w14:srgbClr w14:val="FDF1A7"/>
                                          </w14:gs>
                                          <w14:gs w14:pos="100000">
                                            <w14:srgbClr w14:val="AD8E53"/>
                                          </w14:gs>
                                        </w14:gsLst>
                                        <w14:lin w14:ang="0" w14:scaled="0"/>
                                      </w14:gradFill>
                                    </w14:textFill>
                                  </w:rPr>
                                  <w:t>单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01.85pt;margin-top:123.05pt;height:130.4pt;width:400.95pt;z-index:251662336;mso-width-relative:page;mso-height-relative:page;" coordorigin="9006,3193" coordsize="8019,2608" o:gfxdata="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">
                <o:lock v:ext="edit" aspectratio="f"/>
                <v:shape id="_x0000_s1026" o:spid="_x0000_s1026" o:spt="75" alt="201" type="#_x0000_t75" style="position:absolute;left:9006;top:3406;height:2395;width:1509;" filled="f" o:preferrelative="t" stroked="f" coordsize="21600,21600" o:gfxdata="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8fd2e2AAAA2w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4" o:title=""/>
                  <o:lock v:ext="edit" aspectratio="t"/>
                </v:shape>
                <v:shape id="_x0000_s1026" o:spid="_x0000_s1026" o:spt="75" alt="202" type="#_x0000_t75" style="position:absolute;left:15515;top:3385;height:2416;width:1510;" filled="f" o:preferrelative="t" stroked="f" coordsize="21600,21600" o:gfxdata="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jXsu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5" o:title=""/>
                  <o:lock v:ext="edit" aspectratio="t"/>
                </v:shape>
                <v:group id="_x0000_s1026" o:spid="_x0000_s1026" o:spt="203" style="position:absolute;left:9624;top:3193;height:2292;width:7054;" coordorigin="9624,3193" coordsize="7054,2292" o:gfxdata="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lJVA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202" type="#_x0000_t202" style="position:absolute;left:9624;top:3193;height:2293;width:2058;" filled="f" stroked="f" coordsize="21600,21600" o:gfxdata="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HuAd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ascii="汉仪大黑简" w:hAnsi="汉仪大黑简" w:eastAsia="汉仪大黑简" w:cs="汉仪大黑简"/>
                              <w:color w:val="E6C48E"/>
                              <w:sz w:val="22"/>
                              <w:szCs w:val="28"/>
                              <w14:shadow w14:blurRad="50800" w14:dist="38100" w14:dir="2700000" w14:sx="100000" w14:sy="100000" w14:kx="0" w14:ky="0" w14:algn="tl">
                                <w14:srgbClr w14:val="6F5253">
                                  <w14:alpha w14:val="60000"/>
                                </w14:srgbClr>
                              </w14:shadow>
                              <w14:textFill>
                                <w14:gradFill>
                                  <w14:gsLst>
                                    <w14:gs w14:pos="0">
                                      <w14:srgbClr w14:val="FDF1A7"/>
                                    </w14:gs>
                                    <w14:gs w14:pos="100000">
                                      <w14:srgbClr w14:val="AD8E53"/>
                                    </w14:gs>
                                  </w14:gsLst>
                                  <w14:lin w14:ang="0" w14:scaled="0"/>
                                </w14:gradFill>
                              </w14:textFill>
                            </w:rPr>
                          </w:pPr>
                          <w:r>
                            <w:rPr>
                              <w:rFonts w:hint="eastAsia" w:ascii="汉仪大黑简" w:hAnsi="汉仪大黑简" w:eastAsia="汉仪大黑简" w:cs="汉仪大黑简"/>
                              <w:b/>
                              <w:bCs/>
                              <w:color w:val="E6C48E"/>
                              <w:sz w:val="160"/>
                              <w:szCs w:val="160"/>
                              <w:lang w:eastAsia="zh-CN"/>
                              <w14:shadow w14:blurRad="50800" w14:dist="38100" w14:dir="2700000" w14:sx="100000" w14:sy="100000" w14:kx="0" w14:ky="0" w14:algn="tl">
                                <w14:srgbClr w14:val="6F5253">
                                  <w14:alpha w14:val="60000"/>
                                </w14:srgbClr>
                              </w14:shadow>
                              <w14:textFill>
                                <w14:gradFill>
                                  <w14:gsLst>
                                    <w14:gs w14:pos="1000">
                                      <w14:srgbClr w14:val="FEF0A4">
                                        <w14:alpha w14:val="0"/>
                                      </w14:srgbClr>
                                    </w14:gs>
                                    <w14:gs w14:pos="70000">
                                      <w14:srgbClr w14:val="FDF1A7"/>
                                    </w14:gs>
                                    <w14:gs w14:pos="100000">
                                      <w14:srgbClr w14:val="AD8E53"/>
                                    </w14:gs>
                                  </w14:gsLst>
                                  <w14:lin w14:ang="0" w14:scaled="0"/>
                                </w14:gradFill>
                              </w14:textFill>
                            </w:rPr>
                            <w:t>年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10873;top:3193;height:2293;width:2058;" filled="f" stroked="f" coordsize="21600,21600" o:gfxdata="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FSIM9ugAAANsA&#10;AAAPAAAAAAAAAAEAIAAAACIAAABkcnMvZG93bnJldi54bWxQSwECFAAUAAAACACHTuJAMy8FnjsA&#10;AAA5AAAAEAAAAAAAAAABACAAAAAJAQAAZHJzL3NoYXBleG1sLnhtbFBLBQYAAAAABgAGAFsBAACz&#10;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ascii="汉仪大黑简" w:hAnsi="汉仪大黑简" w:eastAsia="汉仪大黑简" w:cs="汉仪大黑简"/>
                              <w:color w:val="E6C48E"/>
                              <w:sz w:val="24"/>
                              <w:szCs w:val="32"/>
                              <w14:shadow w14:blurRad="50800" w14:dist="38100" w14:dir="2700000" w14:sx="100000" w14:sy="100000" w14:kx="0" w14:ky="0" w14:algn="tl">
                                <w14:srgbClr w14:val="6F5253">
                                  <w14:alpha w14:val="60000"/>
                                </w14:srgbClr>
                              </w14:shadow>
                              <w14:textFill>
                                <w14:gradFill>
                                  <w14:gsLst>
                                    <w14:gs w14:pos="0">
                                      <w14:srgbClr w14:val="FDF1A7"/>
                                    </w14:gs>
                                    <w14:gs w14:pos="100000">
                                      <w14:srgbClr w14:val="AD8E53"/>
                                    </w14:gs>
                                  </w14:gsLst>
                                  <w14:lin w14:ang="0" w14:scaled="0"/>
                                </w14:gradFill>
                              </w14:textFill>
                            </w:rPr>
                          </w:pPr>
                          <w:r>
                            <w:rPr>
                              <w:rFonts w:hint="eastAsia" w:ascii="汉仪大黑简" w:hAnsi="汉仪大黑简" w:eastAsia="汉仪大黑简" w:cs="汉仪大黑简"/>
                              <w:b/>
                              <w:bCs/>
                              <w:color w:val="E6C48E"/>
                              <w:sz w:val="160"/>
                              <w:szCs w:val="160"/>
                              <w:lang w:eastAsia="zh-CN"/>
                              <w14:shadow w14:blurRad="50800" w14:dist="38100" w14:dir="2700000" w14:sx="100000" w14:sy="100000" w14:kx="0" w14:ky="0" w14:algn="tl">
                                <w14:srgbClr w14:val="6F5253">
                                  <w14:alpha w14:val="60000"/>
                                </w14:srgbClr>
                              </w14:shadow>
                              <w14:textFill>
                                <w14:gradFill>
                                  <w14:gsLst>
                                    <w14:gs w14:pos="1000">
                                      <w14:srgbClr w14:val="FEF0A4">
                                        <w14:alpha w14:val="0"/>
                                      </w14:srgbClr>
                                    </w14:gs>
                                    <w14:gs w14:pos="70000">
                                      <w14:srgbClr w14:val="FDF1A7"/>
                                    </w14:gs>
                                    <w14:gs w14:pos="100000">
                                      <w14:srgbClr w14:val="AD8E53"/>
                                    </w14:gs>
                                  </w14:gsLst>
                                  <w14:lin w14:ang="0" w14:scaled="0"/>
                                </w14:gradFill>
                              </w14:textFill>
                            </w:rPr>
                            <w:t>会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12122;top:3193;height:2293;width:2058;" filled="f" stroked="f" coordsize="21600,21600" o:gfxdata="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BCam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ascii="汉仪大黑简" w:hAnsi="汉仪大黑简" w:eastAsia="汉仪大黑简" w:cs="汉仪大黑简"/>
                              <w:color w:val="E6C48E"/>
                              <w:sz w:val="24"/>
                              <w:szCs w:val="32"/>
                              <w14:shadow w14:blurRad="50800" w14:dist="38100" w14:dir="2700000" w14:sx="100000" w14:sy="100000" w14:kx="0" w14:ky="0" w14:algn="tl">
                                <w14:srgbClr w14:val="6F5253">
                                  <w14:alpha w14:val="60000"/>
                                </w14:srgbClr>
                              </w14:shadow>
                              <w14:textFill>
                                <w14:gradFill>
                                  <w14:gsLst>
                                    <w14:gs w14:pos="0">
                                      <w14:srgbClr w14:val="FDF1A7"/>
                                    </w14:gs>
                                    <w14:gs w14:pos="100000">
                                      <w14:srgbClr w14:val="AD8E53"/>
                                    </w14:gs>
                                  </w14:gsLst>
                                  <w14:lin w14:ang="0" w14:scaled="0"/>
                                </w14:gradFill>
                              </w14:textFill>
                            </w:rPr>
                          </w:pPr>
                          <w:r>
                            <w:rPr>
                              <w:rFonts w:hint="eastAsia" w:ascii="汉仪大黑简" w:hAnsi="汉仪大黑简" w:eastAsia="汉仪大黑简" w:cs="汉仪大黑简"/>
                              <w:b/>
                              <w:bCs/>
                              <w:color w:val="E6C48E"/>
                              <w:sz w:val="160"/>
                              <w:szCs w:val="160"/>
                              <w:lang w:eastAsia="zh-CN"/>
                              <w14:shadow w14:blurRad="50800" w14:dist="38100" w14:dir="2700000" w14:sx="100000" w14:sy="100000" w14:kx="0" w14:ky="0" w14:algn="tl">
                                <w14:srgbClr w14:val="6F5253">
                                  <w14:alpha w14:val="60000"/>
                                </w14:srgbClr>
                              </w14:shadow>
                              <w14:textFill>
                                <w14:gradFill>
                                  <w14:gsLst>
                                    <w14:gs w14:pos="1000">
                                      <w14:srgbClr w14:val="FEF0A4">
                                        <w14:alpha w14:val="0"/>
                                      </w14:srgbClr>
                                    </w14:gs>
                                    <w14:gs w14:pos="70000">
                                      <w14:srgbClr w14:val="FDF1A7"/>
                                    </w14:gs>
                                    <w14:gs w14:pos="100000">
                                      <w14:srgbClr w14:val="AD8E53"/>
                                    </w14:gs>
                                  </w14:gsLst>
                                  <w14:lin w14:ang="0" w14:scaled="0"/>
                                </w14:gradFill>
                              </w14:textFill>
                            </w:rPr>
                            <w:t>节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13371;top:3193;height:2293;width:2058;" filled="f" stroked="f" coordsize="21600,21600" o:gfxdata="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rWuNG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ascii="汉仪大黑简" w:hAnsi="汉仪大黑简" w:eastAsia="汉仪大黑简" w:cs="汉仪大黑简"/>
                              <w:color w:val="E6C48E"/>
                              <w:sz w:val="24"/>
                              <w:szCs w:val="32"/>
                              <w14:shadow w14:blurRad="50800" w14:dist="38100" w14:dir="2700000" w14:sx="100000" w14:sy="100000" w14:kx="0" w14:ky="0" w14:algn="tl">
                                <w14:srgbClr w14:val="6F5253">
                                  <w14:alpha w14:val="60000"/>
                                </w14:srgbClr>
                              </w14:shadow>
                              <w14:textFill>
                                <w14:gradFill>
                                  <w14:gsLst>
                                    <w14:gs w14:pos="1000">
                                      <w14:srgbClr w14:val="FFF5C6">
                                        <w14:alpha w14:val="0"/>
                                      </w14:srgbClr>
                                    </w14:gs>
                                    <w14:gs w14:pos="70000">
                                      <w14:srgbClr w14:val="FDF1A7"/>
                                    </w14:gs>
                                    <w14:gs w14:pos="100000">
                                      <w14:srgbClr w14:val="AD8E53"/>
                                    </w14:gs>
                                  </w14:gsLst>
                                  <w14:lin w14:ang="0" w14:scaled="0"/>
                                </w14:gradFill>
                              </w14:textFill>
                            </w:rPr>
                          </w:pPr>
                          <w:r>
                            <w:rPr>
                              <w:rFonts w:hint="eastAsia" w:ascii="汉仪大黑简" w:hAnsi="汉仪大黑简" w:eastAsia="汉仪大黑简" w:cs="汉仪大黑简"/>
                              <w:b/>
                              <w:bCs/>
                              <w:color w:val="E6C48E"/>
                              <w:sz w:val="160"/>
                              <w:szCs w:val="160"/>
                              <w:lang w:eastAsia="zh-CN"/>
                              <w14:shadow w14:blurRad="50800" w14:dist="38100" w14:dir="2700000" w14:sx="100000" w14:sy="100000" w14:kx="0" w14:ky="0" w14:algn="tl">
                                <w14:srgbClr w14:val="6F5253">
                                  <w14:alpha w14:val="60000"/>
                                </w14:srgbClr>
                              </w14:shadow>
                              <w14:textFill>
                                <w14:gradFill>
                                  <w14:gsLst>
                                    <w14:gs w14:pos="1000">
                                      <w14:srgbClr w14:val="FFF5C6">
                                        <w14:alpha w14:val="0"/>
                                      </w14:srgbClr>
                                    </w14:gs>
                                    <w14:gs w14:pos="70000">
                                      <w14:srgbClr w14:val="FDF1A7"/>
                                    </w14:gs>
                                    <w14:gs w14:pos="100000">
                                      <w14:srgbClr w14:val="AD8E53"/>
                                    </w14:gs>
                                  </w14:gsLst>
                                  <w14:lin w14:ang="0" w14:scaled="0"/>
                                </w14:gradFill>
                              </w14:textFill>
                            </w:rPr>
                            <w:t>目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14620;top:3193;height:2293;width:2058;" filled="f" stroked="f" coordsize="21600,21600" o:gfxdata="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ZodSr4A&#10;AADbAAAADwAAAAAAAAABACAAAAAiAAAAZHJzL2Rvd25yZXYueG1sUEsBAhQAFAAAAAgAh07iQDMv&#10;BZ47AAAAOQAAABAAAAAAAAAAAQAgAAAADQEAAGRycy9zaGFwZXhtbC54bWxQSwUGAAAAAAYABgBb&#10;AQAAtw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ascii="汉仪大黑简" w:hAnsi="汉仪大黑简" w:eastAsia="汉仪大黑简" w:cs="汉仪大黑简"/>
                              <w:b/>
                              <w:bCs/>
                              <w:color w:val="E6C48E"/>
                              <w:sz w:val="160"/>
                              <w:szCs w:val="160"/>
                              <w:lang w:eastAsia="zh-CN"/>
                              <w14:shadow w14:blurRad="50800" w14:dist="38100" w14:dir="2700000" w14:sx="100000" w14:sy="100000" w14:kx="0" w14:ky="0" w14:algn="tl">
                                <w14:srgbClr w14:val="6F5253">
                                  <w14:alpha w14:val="60000"/>
                                </w14:srgbClr>
                              </w14:shadow>
                              <w14:textFill>
                                <w14:gradFill>
                                  <w14:gsLst>
                                    <w14:gs w14:pos="1000">
                                      <w14:srgbClr w14:val="FEF0A4">
                                        <w14:alpha w14:val="0"/>
                                      </w14:srgbClr>
                                    </w14:gs>
                                    <w14:gs w14:pos="70000">
                                      <w14:srgbClr w14:val="FDF1A7"/>
                                    </w14:gs>
                                    <w14:gs w14:pos="100000">
                                      <w14:srgbClr w14:val="AD8E53"/>
                                    </w14:gs>
                                  </w14:gsLst>
                                  <w14:lin w14:ang="0" w14:scaled="0"/>
                                </w14:gradFill>
                              </w14:textFill>
                            </w:rPr>
                          </w:pPr>
                          <w:r>
                            <w:rPr>
                              <w:rFonts w:hint="eastAsia" w:ascii="汉仪大黑简" w:hAnsi="汉仪大黑简" w:eastAsia="汉仪大黑简" w:cs="汉仪大黑简"/>
                              <w:b/>
                              <w:bCs/>
                              <w:color w:val="E6C48E"/>
                              <w:sz w:val="160"/>
                              <w:szCs w:val="160"/>
                              <w:lang w:eastAsia="zh-CN"/>
                              <w14:shadow w14:blurRad="50800" w14:dist="38100" w14:dir="2700000" w14:sx="100000" w14:sy="100000" w14:kx="0" w14:ky="0" w14:algn="tl">
                                <w14:srgbClr w14:val="6F5253">
                                  <w14:alpha w14:val="60000"/>
                                </w14:srgbClr>
                              </w14:shadow>
                              <w14:textFill>
                                <w14:gradFill>
                                  <w14:gsLst>
                                    <w14:gs w14:pos="1000">
                                      <w14:srgbClr w14:val="FEF0A4">
                                        <w14:alpha w14:val="0"/>
                                      </w14:srgbClr>
                                    </w14:gs>
                                    <w14:gs w14:pos="70000">
                                      <w14:srgbClr w14:val="FDF1A7"/>
                                    </w14:gs>
                                    <w14:gs w14:pos="100000">
                                      <w14:srgbClr w14:val="AD8E53"/>
                                    </w14:gs>
                                  </w14:gsLst>
                                  <w14:lin w14:ang="0" w14:scaled="0"/>
                                </w14:gradFill>
                              </w14:textFill>
                            </w:rPr>
                            <w:t>单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1537335</wp:posOffset>
                </wp:positionH>
                <wp:positionV relativeFrom="paragraph">
                  <wp:posOffset>3594100</wp:posOffset>
                </wp:positionV>
                <wp:extent cx="5523230" cy="5237480"/>
                <wp:effectExtent l="0" t="0" r="0" b="0"/>
                <wp:wrapNone/>
                <wp:docPr id="17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3230" cy="52374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ind w:left="425" w:hanging="425"/>
                              <w:jc w:val="left"/>
                              <w:textAlignment w:val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歌曲《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明月几时有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》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ind w:left="425" w:hanging="425"/>
                              <w:jc w:val="left"/>
                              <w:textAlignment w:val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DF1A7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情景歌舞《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水调歌头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》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ind w:left="425" w:hanging="425"/>
                              <w:jc w:val="left"/>
                              <w:textAlignment w:val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歌曲《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团团圆圆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》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ind w:left="425" w:hanging="425"/>
                              <w:jc w:val="left"/>
                              <w:textAlignment w:val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DF1A7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歌曲串烧      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ind w:left="425" w:hanging="425"/>
                              <w:jc w:val="left"/>
                              <w:textAlignment w:val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DF1A7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歌曲《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天上一朵云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》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ind w:left="425" w:hanging="425"/>
                              <w:jc w:val="left"/>
                              <w:textAlignment w:val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舞蹈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国色天香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》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ind w:left="425" w:hanging="425"/>
                              <w:jc w:val="left"/>
                              <w:textAlignment w:val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魔术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心灵游戏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》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表演者：---------------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ind w:left="425" w:hanging="425"/>
                              <w:jc w:val="left"/>
                              <w:textAlignment w:val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歌曲《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致青春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》     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ind w:left="425" w:hanging="425"/>
                              <w:jc w:val="left"/>
                              <w:textAlignment w:val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DF1A7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情景歌舞《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从军行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》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ind w:left="425" w:hanging="425"/>
                              <w:jc w:val="left"/>
                              <w:textAlignment w:val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歌曲《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中国喜事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》  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ind w:left="425" w:hanging="425"/>
                              <w:jc w:val="left"/>
                              <w:textAlignment w:val="auto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DF1A7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  <w:lang w:eastAsia="zh-CN"/>
                              </w:rPr>
                              <w:t>歌曲《家和万事兴》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>
                            <w:pPr>
                              <w:pStyle w:val="2"/>
                              <w:numPr>
                                <w:ilvl w:val="0"/>
                                <w:numId w:val="0"/>
                              </w:numPr>
                              <w:spacing w:line="600" w:lineRule="exact"/>
                              <w:ind w:leftChars="0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3EE91"/>
                              </w:rPr>
                            </w:pPr>
                          </w:p>
                          <w:p>
                            <w:pPr>
                              <w:pStyle w:val="2"/>
                              <w:spacing w:line="600" w:lineRule="exact"/>
                              <w:jc w:val="lef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3EE91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121.05pt;margin-top:283pt;height:412.4pt;width:434.9pt;z-index:251661312;mso-width-relative:page;mso-height-relative:page;" filled="f" stroked="f" coordsize="21600,21600" o:gfxdata="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JIOks3ZAAAADQEAAA8AAAAAAAAAAQAgAAAAIgAAAGRycy9kb3ducmV2LnhtbFBLAQIU&#10;ABQAAAAIAIdO4kByPU48uQEAAF8DAAAOAAAAAAAAAAEAIAAAACgBAABkcnMvZTJvRG9jLnhtbFBL&#10;BQYAAAAABgAGAFkBAABT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ind w:left="425" w:hanging="425"/>
                        <w:jc w:val="left"/>
                        <w:textAlignment w:val="auto"/>
                        <w:rPr>
                          <w:rFonts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>歌曲《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eastAsia="zh-CN"/>
                        </w:rPr>
                        <w:t>明月几时有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》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ind w:left="425" w:hanging="425"/>
                        <w:jc w:val="left"/>
                        <w:textAlignment w:val="auto"/>
                        <w:rPr>
                          <w:rFonts w:ascii="微软雅黑" w:hAnsi="微软雅黑" w:eastAsia="微软雅黑" w:cs="微软雅黑"/>
                          <w:b/>
                          <w:bCs/>
                          <w:color w:val="FDF1A7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>情景歌舞《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eastAsia="zh-CN"/>
                        </w:rPr>
                        <w:t>水调歌头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ind w:left="425" w:hanging="425"/>
                        <w:jc w:val="left"/>
                        <w:textAlignment w:val="auto"/>
                        <w:rPr>
                          <w:rFonts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>歌曲《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eastAsia="zh-CN"/>
                        </w:rPr>
                        <w:t>团团圆圆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》 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ind w:left="425" w:hanging="425"/>
                        <w:jc w:val="left"/>
                        <w:textAlignment w:val="auto"/>
                        <w:rPr>
                          <w:rFonts w:ascii="微软雅黑" w:hAnsi="微软雅黑" w:eastAsia="微软雅黑" w:cs="微软雅黑"/>
                          <w:b/>
                          <w:bCs/>
                          <w:color w:val="FDF1A7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歌曲串烧 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ind w:left="425" w:hanging="425"/>
                        <w:jc w:val="left"/>
                        <w:textAlignment w:val="auto"/>
                        <w:rPr>
                          <w:rFonts w:ascii="微软雅黑" w:hAnsi="微软雅黑" w:eastAsia="微软雅黑" w:cs="微软雅黑"/>
                          <w:b/>
                          <w:bCs/>
                          <w:color w:val="FDF1A7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>歌曲《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eastAsia="zh-CN"/>
                        </w:rPr>
                        <w:t>天上一朵云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》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ind w:left="425" w:hanging="425"/>
                        <w:jc w:val="left"/>
                        <w:textAlignment w:val="auto"/>
                        <w:rPr>
                          <w:rFonts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eastAsia="zh-CN"/>
                        </w:rPr>
                        <w:t>舞蹈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eastAsia="zh-CN"/>
                        </w:rPr>
                        <w:t>国色天香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ind w:left="425" w:hanging="425"/>
                        <w:jc w:val="left"/>
                        <w:textAlignment w:val="auto"/>
                        <w:rPr>
                          <w:rFonts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eastAsia="zh-CN"/>
                        </w:rPr>
                        <w:t>魔术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>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eastAsia="zh-CN"/>
                        </w:rPr>
                        <w:t>心灵游戏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ind w:left="425" w:hanging="425"/>
                        <w:jc w:val="left"/>
                        <w:textAlignment w:val="auto"/>
                        <w:rPr>
                          <w:rFonts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>歌曲《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eastAsia="zh-CN"/>
                        </w:rPr>
                        <w:t>致青春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ind w:left="425" w:hanging="425"/>
                        <w:jc w:val="left"/>
                        <w:textAlignment w:val="auto"/>
                        <w:rPr>
                          <w:rFonts w:ascii="微软雅黑" w:hAnsi="微软雅黑" w:eastAsia="微软雅黑" w:cs="微软雅黑"/>
                          <w:b/>
                          <w:bCs/>
                          <w:color w:val="FDF1A7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>情景歌舞《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eastAsia="zh-CN"/>
                        </w:rPr>
                        <w:t>从军行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》   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ind w:left="425" w:hanging="425"/>
                        <w:jc w:val="left"/>
                        <w:textAlignment w:val="auto"/>
                        <w:rPr>
                          <w:rFonts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>歌曲《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eastAsia="zh-CN"/>
                        </w:rPr>
                        <w:t>中国喜事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ind w:left="425" w:hanging="425"/>
                        <w:jc w:val="left"/>
                        <w:textAlignment w:val="auto"/>
                        <w:rPr>
                          <w:rFonts w:ascii="微软雅黑" w:hAnsi="微软雅黑" w:eastAsia="微软雅黑" w:cs="微软雅黑"/>
                          <w:b/>
                          <w:bCs/>
                          <w:color w:val="FDF1A7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  <w:lang w:eastAsia="zh-CN"/>
                        </w:rPr>
                        <w:t>歌曲《家和万事兴》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DF1A7"/>
                          <w:kern w:val="24"/>
                          <w:sz w:val="28"/>
                          <w:szCs w:val="28"/>
                        </w:rPr>
                        <w:t xml:space="preserve">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2"/>
                        <w:numPr>
                          <w:ilvl w:val="0"/>
                          <w:numId w:val="0"/>
                        </w:numPr>
                        <w:spacing w:line="600" w:lineRule="exact"/>
                        <w:ind w:leftChars="0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</w:rPr>
                      </w:pPr>
                    </w:p>
                    <w:p>
                      <w:pPr>
                        <w:pStyle w:val="2"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3EE91"/>
                          <w:kern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7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1462405</wp:posOffset>
                </wp:positionH>
                <wp:positionV relativeFrom="paragraph">
                  <wp:posOffset>3261360</wp:posOffset>
                </wp:positionV>
                <wp:extent cx="4753610" cy="32829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3610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60" w:lineRule="exact"/>
                              <w:jc w:val="center"/>
                              <w:rPr>
                                <w:rFonts w:hint="default" w:ascii="微软雅黑" w:hAnsi="微软雅黑" w:eastAsia="微软雅黑" w:cs="微软雅黑"/>
                                <w:color w:val="FDF1A7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sz w:val="32"/>
                                <w:szCs w:val="32"/>
                              </w:rPr>
                              <w:t>主  持：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sz w:val="32"/>
                                <w:szCs w:val="32"/>
                                <w:lang w:eastAsia="zh-CN"/>
                              </w:rPr>
                              <w:t>金玲玲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DF1A7"/>
                                <w:sz w:val="32"/>
                                <w:szCs w:val="32"/>
                                <w:lang w:val="en-US" w:eastAsia="zh-CN"/>
                              </w:rPr>
                              <w:t xml:space="preserve">  蒋一维  张艳月  刘妮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5.15pt;margin-top:256.8pt;height:25.85pt;width:374.3pt;z-index:251660288;mso-width-relative:page;mso-height-relative:page;" filled="f" stroked="f" coordsize="21600,21600" o:gfxdata="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AyYj053AAAAAsBAAAPAAAAAAAAAAEAIAAAACIA&#10;AABkcnMvZG93bnJldi54bWxQSwECFAAUAAAACACHTuJAvowzdj4CAABo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hint="default" w:ascii="微软雅黑" w:hAnsi="微软雅黑" w:eastAsia="微软雅黑" w:cs="微软雅黑"/>
                          <w:color w:val="FDF1A7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sz w:val="32"/>
                          <w:szCs w:val="32"/>
                        </w:rPr>
                        <w:t>主  持：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sz w:val="32"/>
                          <w:szCs w:val="32"/>
                          <w:lang w:eastAsia="zh-CN"/>
                        </w:rPr>
                        <w:t>金玲玲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DF1A7"/>
                          <w:sz w:val="32"/>
                          <w:szCs w:val="32"/>
                          <w:lang w:val="en-US" w:eastAsia="zh-CN"/>
                        </w:rPr>
                        <w:t xml:space="preserve">  蒋一维  张艳月  刘妮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2489200</wp:posOffset>
                </wp:positionH>
                <wp:positionV relativeFrom="paragraph">
                  <wp:posOffset>1164590</wp:posOffset>
                </wp:positionV>
                <wp:extent cx="2724150" cy="53340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DF1A7"/>
                                <w:kern w:val="24"/>
                                <w:sz w:val="32"/>
                                <w:szCs w:val="32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FDF1A7"/>
                                <w:kern w:val="24"/>
                                <w:sz w:val="32"/>
                                <w:szCs w:val="32"/>
                                <w:lang w:val="en-US" w:eastAsia="zh-CN" w:bidi="ar-SA"/>
                              </w:rPr>
                              <w:t>XXXX20XX年会盛典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6pt;margin-top:91.7pt;height:42pt;width:214.5pt;z-index:251664384;mso-width-relative:page;mso-height-relative:page;" filled="f" stroked="f" coordsize="21600,21600" o:gfxdata="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Mg0/hPbAAAACwEAAA8AAAAAAAAAAQAgAAAAIgAAAGRy&#10;cy9kb3ducmV2LnhtbFBLAQIUABQAAAAIAIdO4kDl5PwOOwIAAGY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DF1A7"/>
                          <w:kern w:val="24"/>
                          <w:sz w:val="32"/>
                          <w:szCs w:val="32"/>
                          <w:lang w:val="en-US" w:eastAsia="zh-CN" w:bidi="ar-SA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FDF1A7"/>
                          <w:kern w:val="24"/>
                          <w:sz w:val="32"/>
                          <w:szCs w:val="32"/>
                          <w:lang w:val="en-US" w:eastAsia="zh-CN" w:bidi="ar-SA"/>
                        </w:rPr>
                        <w:t>XXXX20XX年会盛典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437515</wp:posOffset>
            </wp:positionH>
            <wp:positionV relativeFrom="page">
              <wp:posOffset>-1555115</wp:posOffset>
            </wp:positionV>
            <wp:extent cx="6800850" cy="11550015"/>
            <wp:effectExtent l="0" t="0" r="0" b="13335"/>
            <wp:wrapNone/>
            <wp:docPr id="44" name="图片 44" descr="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2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00850" cy="11550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-146685</wp:posOffset>
            </wp:positionH>
            <wp:positionV relativeFrom="page">
              <wp:posOffset>-57150</wp:posOffset>
            </wp:positionV>
            <wp:extent cx="7809865" cy="10840720"/>
            <wp:effectExtent l="0" t="0" r="635" b="17780"/>
            <wp:wrapNone/>
            <wp:docPr id="43" name="图片 43" descr="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21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09865" cy="1084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-26670</wp:posOffset>
            </wp:positionH>
            <wp:positionV relativeFrom="page">
              <wp:posOffset>8919845</wp:posOffset>
            </wp:positionV>
            <wp:extent cx="7654290" cy="1826895"/>
            <wp:effectExtent l="0" t="0" r="3810" b="1905"/>
            <wp:wrapNone/>
            <wp:docPr id="42" name="图片 42" descr="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2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54290" cy="1826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-586740</wp:posOffset>
                </wp:positionH>
                <wp:positionV relativeFrom="paragraph">
                  <wp:posOffset>-87630</wp:posOffset>
                </wp:positionV>
                <wp:extent cx="8775700" cy="6905625"/>
                <wp:effectExtent l="0" t="0" r="6350" b="9525"/>
                <wp:wrapNone/>
                <wp:docPr id="36" name="组合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75700" cy="6905625"/>
                          <a:chOff x="6087" y="145"/>
                          <a:chExt cx="13820" cy="10875"/>
                        </a:xfrm>
                      </wpg:grpSpPr>
                      <pic:pic xmlns:pic="http://schemas.openxmlformats.org/drawingml/2006/picture">
                        <pic:nvPicPr>
                          <pic:cNvPr id="30" name="图片 30" descr="20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7011" y="271"/>
                            <a:ext cx="11938" cy="27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图片 31" descr="20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5447" y="226"/>
                            <a:ext cx="4461" cy="1079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" name="图片 32" descr="20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6087" y="145"/>
                            <a:ext cx="4290" cy="103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46.2pt;margin-top:-6.9pt;height:543.75pt;width:691pt;z-index:-251653120;mso-width-relative:page;mso-height-relative:page;" coordorigin="6087,145" coordsize="13820,10875" o:gfxdata="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">
                <o:lock v:ext="edit" aspectratio="f"/>
                <v:shape id="_x0000_s1026" o:spid="_x0000_s1026" o:spt="75" alt="204" type="#_x0000_t75" style="position:absolute;left:7011;top:271;height:2790;width:11938;" filled="f" o:preferrelative="t" stroked="f" coordsize="21600,21600" o:gfxdata="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tDM8Er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9" o:title=""/>
                  <o:lock v:ext="edit" aspectratio="t"/>
                </v:shape>
                <v:shape id="_x0000_s1026" o:spid="_x0000_s1026" o:spt="75" alt="205" type="#_x0000_t75" style="position:absolute;left:15447;top:226;height:10794;width:4461;" filled="f" o:preferrelative="t" stroked="f" coordsize="21600,21600" o:gfxdata="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SLC8C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0" o:title=""/>
                  <o:lock v:ext="edit" aspectratio="t"/>
                </v:shape>
                <v:shape id="_x0000_s1026" o:spid="_x0000_s1026" o:spt="75" alt="206" type="#_x0000_t75" style="position:absolute;left:6087;top:145;height:10380;width:4290;" filled="f" o:preferrelative="t" stroked="f" coordsize="21600,21600" o:gfxdata="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MVLD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1" o:title=""/>
                  <o:lock v:ext="edit" aspectratio="t"/>
                </v:shape>
              </v:group>
            </w:pict>
          </mc:Fallback>
        </mc:AlternateContent>
      </w:r>
    </w:p>
    <w:sectPr>
      <w:pgSz w:w="11906" w:h="16838"/>
      <w:pgMar w:top="0" w:right="0" w:bottom="0" w:left="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汉仪大黑简">
    <w:panose1 w:val="02010600000101010101"/>
    <w:charset w:val="86"/>
    <w:family w:val="auto"/>
    <w:pitch w:val="default"/>
    <w:sig w:usb0="00000001" w:usb1="080E0800" w:usb2="00000002" w:usb3="00000000" w:csb0="00040000" w:csb1="00000000"/>
    <w:embedRegular r:id="rId1" w:fontKey="{600F66C0-6A36-40DA-BC70-E55ACC35EFA7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2" w:fontKey="{772CF1F2-7631-4F5E-9C25-AC71F4D47275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BB24B49"/>
    <w:multiLevelType w:val="singleLevel"/>
    <w:tmpl w:val="7BB24B49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saveSubset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8A724F2"/>
    <w:rsid w:val="04F504C5"/>
    <w:rsid w:val="0E251024"/>
    <w:rsid w:val="28A724F2"/>
    <w:rsid w:val="5C9D7B04"/>
    <w:rsid w:val="5D6E25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b221cfdb-c77a-4d06-9e43-7ed9f03b4fd6\&#24180;&#20250;&#26202;&#20250;&#34920;&#28436;&#33410;&#30446;&#21333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年会晚会表演节目单.docx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2021-12-23T02:54:00Z</dcterms:created>
  <dc:creator>文档存本地丢失不负责</dc:creator>
  <cp:lastModifiedBy>泄凶卮赵坦</cp:lastModifiedBy>
  <dcterms:modified xsi:type="dcterms:W3CDTF">2021-12-23T07:48:45Z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v1.0_mb_dkGbov48ludxyY5y4V3Dqw==</vt:lpwstr>
  </property>
  <property fmtid="{D5CDD505-2E9C-101B-9397-08002B2CF9AE}" pid="4" name="ICV">
    <vt:lpwstr>6D0034399B324E4DB44E11E2BA8A2319</vt:lpwstr>
  </property>
</Properties>
</file>