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1158240</wp:posOffset>
                </wp:positionH>
                <wp:positionV relativeFrom="paragraph">
                  <wp:posOffset>8543925</wp:posOffset>
                </wp:positionV>
                <wp:extent cx="5226685" cy="568960"/>
                <wp:effectExtent l="0" t="0" r="0" b="0"/>
                <wp:wrapNone/>
                <wp:docPr id="54" name="组合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51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10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52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53" name="直线 395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92" o:spid="_x0000_s1026" o:spt="203" style="position:absolute;left:0pt;margin-left:91.2pt;margin-top:672.75pt;height:44.8pt;width:411.55pt;z-index:251682816;mso-width-relative:page;mso-height-relative:page;" coordorigin="10646,5686" coordsize="8231,896" o:gfxdata="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10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95" o:spid="_x0000_s1026" o:spt="20" style="position:absolute;left:10800;top:6582;height:1;width:7968;" filled="f" stroked="t" coordsize="21600,21600" o:gfxdata="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+Q1zu/&#10;AAAA2wAAAA8AAAAAAAAAAQAgAAAAIgAAAGRycy9kb3ducmV2LnhtbFBLAQIUABQAAAAIAIdO4kAz&#10;LwWeOwAAADkAAAAQAAAAAAAAAAEAIAAAAA4BAABkcnMvc2hhcGV4bWwueG1sUEsFBgAAAAAGAAYA&#10;WwEAALgDAAAAAA==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1156335</wp:posOffset>
                </wp:positionH>
                <wp:positionV relativeFrom="paragraph">
                  <wp:posOffset>7922895</wp:posOffset>
                </wp:positionV>
                <wp:extent cx="5226685" cy="568960"/>
                <wp:effectExtent l="0" t="0" r="0" b="0"/>
                <wp:wrapNone/>
                <wp:docPr id="50" name="组合 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47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09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48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49" name="直线 399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96" o:spid="_x0000_s1026" o:spt="203" style="position:absolute;left:0pt;margin-left:91.05pt;margin-top:623.85pt;height:44.8pt;width:411.55pt;z-index:251681792;mso-width-relative:page;mso-height-relative:page;" coordorigin="10646,5686" coordsize="8231,896" o:gfxdata="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09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99" o:spid="_x0000_s1026" o:spt="20" style="position:absolute;left:10800;top:6582;height:1;width:7968;" filled="f" stroked="t" coordsize="21600,21600" o:gfxdata="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uhdgy/&#10;AAAA2wAAAA8AAAAAAAAAAQAgAAAAIgAAAGRycy9kb3ducmV2LnhtbFBLAQIUABQAAAAIAIdO4kAz&#10;LwWeOwAAADkAAAAQAAAAAAAAAAEAIAAAAA4BAABkcnMvc2hhcGV4bWwueG1sUEsFBgAAAAAGAAYA&#10;WwEAALgDAAAAAA==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1247140</wp:posOffset>
                </wp:positionH>
                <wp:positionV relativeFrom="paragraph">
                  <wp:posOffset>9341485</wp:posOffset>
                </wp:positionV>
                <wp:extent cx="5383530" cy="556895"/>
                <wp:effectExtent l="0" t="0" r="0" b="0"/>
                <wp:wrapNone/>
                <wp:docPr id="7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49375" y="7940675"/>
                          <a:ext cx="5383530" cy="556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站酷文艺体" w:hAnsi="站酷文艺体" w:eastAsia="站酷文艺体" w:cs="站酷文艺体"/>
                                <w:color w:val="DE0023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站酷文艺体" w:hAnsi="站酷文艺体" w:eastAsia="站酷文艺体" w:cs="站酷文艺体"/>
                                <w:color w:val="DE0023"/>
                                <w:sz w:val="44"/>
                                <w:szCs w:val="44"/>
                                <w:lang w:eastAsia="zh-CN"/>
                              </w:rPr>
                              <w:t>携手起航</w:t>
                            </w:r>
                            <w:r>
                              <w:rPr>
                                <w:rFonts w:hint="eastAsia" w:ascii="站酷文艺体" w:hAnsi="站酷文艺体" w:eastAsia="站酷文艺体" w:cs="站酷文艺体"/>
                                <w:color w:val="DE0023"/>
                                <w:sz w:val="44"/>
                                <w:szCs w:val="44"/>
                                <w:lang w:val="en-US" w:eastAsia="zh-CN"/>
                              </w:rPr>
                              <w:t xml:space="preserve">   共筑梦想</w:t>
                            </w:r>
                          </w:p>
                        </w:txbxContent>
                      </wps:txbx>
                      <wps:bodyPr vert="horz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98.2pt;margin-top:735.55pt;height:43.85pt;width:423.9pt;z-index:251665408;mso-width-relative:page;mso-height-relative:page;" filled="f" stroked="f" coordsize="21600,21600" o:gfxdata="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JUGVozcAAAADgEA&#10;AA8AAAAAAAAAAQAgAAAAIgAAAGRycy9kb3ducmV2LnhtbFBLAQIUABQAAAAIAIdO4kAfinF03QEA&#10;AJgDAAAOAAAAAAAAAAEAIAAAACsBAABkcnMvZTJvRG9jLnhtbFBLBQYAAAAABgAGAFkBAAB6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站酷文艺体" w:hAnsi="站酷文艺体" w:eastAsia="站酷文艺体" w:cs="站酷文艺体"/>
                          <w:color w:val="DE0023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站酷文艺体" w:hAnsi="站酷文艺体" w:eastAsia="站酷文艺体" w:cs="站酷文艺体"/>
                          <w:color w:val="DE0023"/>
                          <w:sz w:val="44"/>
                          <w:szCs w:val="44"/>
                          <w:lang w:eastAsia="zh-CN"/>
                        </w:rPr>
                        <w:t>携手起航</w:t>
                      </w:r>
                      <w:r>
                        <w:rPr>
                          <w:rFonts w:hint="eastAsia" w:ascii="站酷文艺体" w:hAnsi="站酷文艺体" w:eastAsia="站酷文艺体" w:cs="站酷文艺体"/>
                          <w:color w:val="DE0023"/>
                          <w:sz w:val="44"/>
                          <w:szCs w:val="44"/>
                          <w:lang w:val="en-US" w:eastAsia="zh-CN"/>
                        </w:rPr>
                        <w:t xml:space="preserve">   共筑梦想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2548255</wp:posOffset>
                </wp:positionH>
                <wp:positionV relativeFrom="paragraph">
                  <wp:posOffset>1182370</wp:posOffset>
                </wp:positionV>
                <wp:extent cx="2622550" cy="473710"/>
                <wp:effectExtent l="0" t="0" r="0" b="0"/>
                <wp:wrapNone/>
                <wp:docPr id="8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24610" y="8719185"/>
                          <a:ext cx="5383530" cy="1113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站酷文艺体" w:hAnsi="站酷文艺体" w:eastAsia="站酷文艺体" w:cs="站酷文艺体"/>
                                <w:color w:val="DE0023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站酷文艺体" w:hAnsi="站酷文艺体" w:eastAsia="站酷文艺体" w:cs="站酷文艺体"/>
                                <w:color w:val="DE0023"/>
                                <w:sz w:val="32"/>
                                <w:szCs w:val="32"/>
                                <w:lang w:val="en-US" w:eastAsia="zh-CN"/>
                              </w:rPr>
                              <w:t>XXXX公司</w:t>
                            </w:r>
                          </w:p>
                        </w:txbxContent>
                      </wps:txbx>
                      <wps:bodyPr vert="horz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00.65pt;margin-top:93.1pt;height:37.3pt;width:206.5pt;z-index:251666432;mso-width-relative:page;mso-height-relative:page;" filled="f" stroked="f" coordsize="21600,21600" o:gfxdata="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AOZayjaAAAACwEA&#10;AA8AAAAAAAAAAQAgAAAAIgAAAGRycy9kb3ducmV2LnhtbFBLAQIUABQAAAAIAIdO4kAFy4Ee3wEA&#10;AJkDAAAOAAAAAAAAAAEAIAAAACkBAABkcnMvZTJvRG9jLnhtbFBLBQYAAAAABgAGAFkBAAB6BQAA&#10;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站酷文艺体" w:hAnsi="站酷文艺体" w:eastAsia="站酷文艺体" w:cs="站酷文艺体"/>
                          <w:color w:val="DE0023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站酷文艺体" w:hAnsi="站酷文艺体" w:eastAsia="站酷文艺体" w:cs="站酷文艺体"/>
                          <w:color w:val="DE0023"/>
                          <w:sz w:val="32"/>
                          <w:szCs w:val="32"/>
                          <w:lang w:val="en-US" w:eastAsia="zh-CN"/>
                        </w:rPr>
                        <w:t>XXXX公司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2165985</wp:posOffset>
                </wp:positionH>
                <wp:positionV relativeFrom="paragraph">
                  <wp:posOffset>1749425</wp:posOffset>
                </wp:positionV>
                <wp:extent cx="3274060" cy="785495"/>
                <wp:effectExtent l="4445" t="4445" r="17145" b="10160"/>
                <wp:wrapNone/>
                <wp:docPr id="46" name="自选图形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4060" cy="78549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ap="flat" cmpd="sng">
                          <a:solidFill>
                            <a:srgbClr val="C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自选图形 391" o:spid="_x0000_s1026" o:spt="2" style="position:absolute;left:0pt;margin-left:170.55pt;margin-top:137.75pt;height:61.85pt;width:257.8pt;z-index:251680768;mso-width-relative:page;mso-height-relative:page;" filled="f" stroked="t" coordsize="21600,21600" arcsize="0.166666666666667" o:gfxdata="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CVYp2/XAAAACwEAAA8AAAAAAAAAAQAgAAAAIgAAAGRycy9kb3du&#10;cmV2LnhtbFBLAQIUABQAAAAIAIdO4kBczMD+OQIAAFgEAAAOAAAAAAAAAAEAIAAAACYBAABkcnMv&#10;ZTJvRG9jLnhtbFBLBQYAAAAABgAGAFkBAADRBQAAAAA=&#10;">
                <v:fill on="f" focussize="0,0"/>
                <v:stroke color="#C00000" joinstyle="round"/>
                <v:imagedata o:title=""/>
                <o:lock v:ext="edit" aspectratio="f"/>
              </v:roundrect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1110615</wp:posOffset>
                </wp:positionH>
                <wp:positionV relativeFrom="paragraph">
                  <wp:posOffset>4707255</wp:posOffset>
                </wp:positionV>
                <wp:extent cx="5226685" cy="568960"/>
                <wp:effectExtent l="0" t="0" r="0" b="0"/>
                <wp:wrapNone/>
                <wp:docPr id="29" name="组合 3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26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04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27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28" name="直线 370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67" o:spid="_x0000_s1026" o:spt="203" style="position:absolute;left:0pt;margin-left:87.45pt;margin-top:370.65pt;height:44.8pt;width:411.55pt;z-index:251675648;mso-width-relative:page;mso-height-relative:page;" coordorigin="10646,5686" coordsize="8231,896" o:gfxdata="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04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70" o:spid="_x0000_s1026" o:spt="20" style="position:absolute;left:10800;top:6582;height:1;width:7968;" filled="f" stroked="t" coordsize="21600,21600" o:gfxdata="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5MjY3ugAAANsA&#10;AAAPAAAAAAAAAAEAIAAAACIAAABkcnMvZG93bnJldi54bWxQSwECFAAUAAAACACHTuJAMy8FnjsA&#10;AAA5AAAAEAAAAAAAAAABACAAAAAJAQAAZHJzL3NoYXBleG1sLnhtbFBLBQYAAAAABgAGAFsBAACz&#10;AwAAAAA=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1108710</wp:posOffset>
                </wp:positionH>
                <wp:positionV relativeFrom="paragraph">
                  <wp:posOffset>4086225</wp:posOffset>
                </wp:positionV>
                <wp:extent cx="5226685" cy="568960"/>
                <wp:effectExtent l="0" t="0" r="0" b="0"/>
                <wp:wrapNone/>
                <wp:docPr id="25" name="组合 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22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03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23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24" name="直线 374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71" o:spid="_x0000_s1026" o:spt="203" style="position:absolute;left:0pt;margin-left:87.3pt;margin-top:321.75pt;height:44.8pt;width:411.55pt;z-index:251674624;mso-width-relative:page;mso-height-relative:page;" coordorigin="10646,5686" coordsize="8231,896" o:gfxdata="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03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74" o:spid="_x0000_s1026" o:spt="20" style="position:absolute;left:10800;top:6582;height:1;width:7968;" filled="f" stroked="t" coordsize="21600,21600" o:gfxdata="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H88Mr4A&#10;AADbAAAADwAAAAAAAAABACAAAAAiAAAAZHJzL2Rvd25yZXYueG1sUEsBAhQAFAAAAAgAh07iQDMv&#10;BZ47AAAAOQAAABAAAAAAAAAAAQAgAAAADQEAAGRycy9zaGFwZXhtbC54bWxQSwUGAAAAAAYABgBb&#10;AQAAtwMAAAAA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1106805</wp:posOffset>
                </wp:positionH>
                <wp:positionV relativeFrom="paragraph">
                  <wp:posOffset>3480435</wp:posOffset>
                </wp:positionV>
                <wp:extent cx="5226685" cy="568960"/>
                <wp:effectExtent l="0" t="0" r="0" b="0"/>
                <wp:wrapNone/>
                <wp:docPr id="21" name="组合 3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18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02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9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20" name="直线 366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63" o:spid="_x0000_s1026" o:spt="203" style="position:absolute;left:0pt;margin-left:87.15pt;margin-top:274.05pt;height:44.8pt;width:411.55pt;z-index:251673600;mso-width-relative:page;mso-height-relative:page;" coordorigin="10646,5686" coordsize="8231,896" o:gfxdata="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02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66" o:spid="_x0000_s1026" o:spt="20" style="position:absolute;left:10800;top:6582;height:1;width:7968;" filled="f" stroked="t" coordsize="21600,21600" o:gfxdata="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HRDoxugAAANsA&#10;AAAPAAAAAAAAAAEAIAAAACIAAABkcnMvZG93bnJldi54bWxQSwECFAAUAAAACACHTuJAMy8FnjsA&#10;AAA5AAAAEAAAAAAAAAABACAAAAAJAQAAZHJzL3NoYXBleG1sLnhtbFBLBQYAAAAABgAGAFsBAACz&#10;AwAAAAA=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1104900</wp:posOffset>
                </wp:positionH>
                <wp:positionV relativeFrom="paragraph">
                  <wp:posOffset>2859405</wp:posOffset>
                </wp:positionV>
                <wp:extent cx="5226685" cy="568960"/>
                <wp:effectExtent l="0" t="0" r="0" b="0"/>
                <wp:wrapNone/>
                <wp:docPr id="17" name="组合 3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14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01  我的未来不是梦  </w:t>
                              </w: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15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16" name="直线 361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62" o:spid="_x0000_s1026" o:spt="203" style="position:absolute;left:0pt;margin-left:87pt;margin-top:225.15pt;height:44.8pt;width:411.55pt;z-index:251672576;mso-width-relative:page;mso-height-relative:page;" coordorigin="10646,5686" coordsize="8231,896" o:gfxdata="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01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61" o:spid="_x0000_s1026" o:spt="20" style="position:absolute;left:10800;top:6582;height:1;width:7968;" filled="f" stroked="t" coordsize="21600,21600" o:gfxdata="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mNzWO8AAAA&#10;2wAAAA8AAAAAAAAAAQAgAAAAIgAAAGRycy9kb3ducmV2LnhtbFBLAQIUABQAAAAIAIdO4kAzLwWe&#10;OwAAADkAAAAQAAAAAAAAAAEAIAAAAAsBAABkcnMvc2hhcGV4bWwueG1sUEsFBgAAAAAGAAYAWwEA&#10;ALUDAAAAAA==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1424305</wp:posOffset>
                </wp:positionH>
                <wp:positionV relativeFrom="paragraph">
                  <wp:posOffset>1454150</wp:posOffset>
                </wp:positionV>
                <wp:extent cx="4791075" cy="98552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71930" y="2041525"/>
                          <a:ext cx="4791075" cy="985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2"/>
                              <w:kinsoku/>
                              <w:ind w:left="0"/>
                              <w:jc w:val="center"/>
                              <w:rPr>
                                <w:rFonts w:hint="eastAsia" w:ascii="思源宋体 CN Heavy" w:hAnsi="思源宋体 CN Heavy" w:eastAsia="思源宋体 CN Heavy" w:cs="思源宋体 CN Heavy"/>
                                <w:color w:val="DE0023"/>
                                <w:sz w:val="96"/>
                                <w:szCs w:val="9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思源宋体 CN Heavy" w:hAnsi="思源宋体 CN Heavy" w:eastAsia="思源宋体 CN Heavy" w:cs="思源宋体 CN Heavy"/>
                                <w:color w:val="DE0023"/>
                                <w:sz w:val="96"/>
                                <w:szCs w:val="96"/>
                                <w:lang w:eastAsia="zh-CN"/>
                              </w:rPr>
                              <w:t>年会节目单</w:t>
                            </w:r>
                          </w:p>
                        </w:txbxContent>
                      </wps:txbx>
                      <wps:bodyPr vert="horz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2.15pt;margin-top:114.5pt;height:77.6pt;width:377.25pt;z-index:251664384;mso-width-relative:page;mso-height-relative:page;" filled="f" stroked="f" coordsize="21600,21600" o:gfxdata="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B3I3KC3AAAAAsB&#10;AAAPAAAAAAAAAAEAIAAAACIAAABkcnMvZG93bnJldi54bWxQSwECFAAUAAAACACHTuJA/Au7Ct4B&#10;AACYAwAADgAAAAAAAAABACAAAAArAQAAZHJzL2Uyb0RvYy54bWxQSwUGAAAAAAYABgBZAQAAewUA&#10;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kinsoku/>
                        <w:ind w:left="0"/>
                        <w:jc w:val="center"/>
                        <w:rPr>
                          <w:rFonts w:hint="eastAsia" w:ascii="思源宋体 CN Heavy" w:hAnsi="思源宋体 CN Heavy" w:eastAsia="思源宋体 CN Heavy" w:cs="思源宋体 CN Heavy"/>
                          <w:color w:val="DE0023"/>
                          <w:sz w:val="96"/>
                          <w:szCs w:val="96"/>
                          <w:lang w:eastAsia="zh-CN"/>
                        </w:rPr>
                      </w:pPr>
                      <w:r>
                        <w:rPr>
                          <w:rFonts w:hint="eastAsia" w:ascii="思源宋体 CN Heavy" w:hAnsi="思源宋体 CN Heavy" w:eastAsia="思源宋体 CN Heavy" w:cs="思源宋体 CN Heavy"/>
                          <w:color w:val="DE0023"/>
                          <w:sz w:val="96"/>
                          <w:szCs w:val="96"/>
                          <w:lang w:eastAsia="zh-CN"/>
                        </w:rPr>
                        <w:t>年会节目单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1152525</wp:posOffset>
                </wp:positionH>
                <wp:positionV relativeFrom="paragraph">
                  <wp:posOffset>7298055</wp:posOffset>
                </wp:positionV>
                <wp:extent cx="5226685" cy="568960"/>
                <wp:effectExtent l="0" t="0" r="0" b="0"/>
                <wp:wrapNone/>
                <wp:docPr id="45" name="组合 3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42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08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43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44" name="直线 390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87" o:spid="_x0000_s1026" o:spt="203" style="position:absolute;left:0pt;margin-left:90.75pt;margin-top:574.65pt;height:44.8pt;width:411.55pt;z-index:251679744;mso-width-relative:page;mso-height-relative:page;" coordorigin="10646,5686" coordsize="8231,896" o:gfxdata="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08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90" o:spid="_x0000_s1026" o:spt="20" style="position:absolute;left:10800;top:6582;height:1;width:7968;" filled="f" stroked="t" coordsize="21600,21600" o:gfxdata="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aDZkr4A&#10;AADbAAAADwAAAAAAAAABACAAAAAiAAAAZHJzL2Rvd25yZXYueG1sUEsBAhQAFAAAAAgAh07iQDMv&#10;BZ47AAAAOQAAABAAAAAAAAAAAQAgAAAADQEAAGRycy9zaGFwZXhtbC54bWxQSwUGAAAAAAYABgBb&#10;AQAAtwMAAAAA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1150620</wp:posOffset>
                </wp:positionH>
                <wp:positionV relativeFrom="paragraph">
                  <wp:posOffset>6677025</wp:posOffset>
                </wp:positionV>
                <wp:extent cx="5226685" cy="568960"/>
                <wp:effectExtent l="0" t="0" r="0" b="0"/>
                <wp:wrapNone/>
                <wp:docPr id="41" name="组合 3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38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07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39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40" name="直线 386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83" o:spid="_x0000_s1026" o:spt="203" style="position:absolute;left:0pt;margin-left:90.6pt;margin-top:525.75pt;height:44.8pt;width:411.55pt;z-index:251678720;mso-width-relative:page;mso-height-relative:page;" coordorigin="10646,5686" coordsize="8231,896" o:gfxdata="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07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86" o:spid="_x0000_s1026" o:spt="20" style="position:absolute;left:10800;top:6582;height:1;width:7968;" filled="f" stroked="t" coordsize="21600,21600" o:gfxdata="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pvfkbsAAADb&#10;AAAADwAAAAAAAAABACAAAAAiAAAAZHJzL2Rvd25yZXYueG1sUEsBAhQAFAAAAAgAh07iQDMvBZ47&#10;AAAAOQAAABAAAAAAAAAAAQAgAAAACgEAAGRycy9zaGFwZXhtbC54bWxQSwUGAAAAAAYABgBbAQAA&#10;tAMAAAAA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1123950</wp:posOffset>
                </wp:positionH>
                <wp:positionV relativeFrom="paragraph">
                  <wp:posOffset>5404485</wp:posOffset>
                </wp:positionV>
                <wp:extent cx="5226685" cy="568960"/>
                <wp:effectExtent l="0" t="0" r="0" b="0"/>
                <wp:wrapNone/>
                <wp:docPr id="33" name="组合 3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30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05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31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32" name="直线 382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79" o:spid="_x0000_s1026" o:spt="203" style="position:absolute;left:0pt;margin-left:88.5pt;margin-top:425.55pt;height:44.8pt;width:411.55pt;z-index:251676672;mso-width-relative:page;mso-height-relative:page;" coordorigin="10646,5686" coordsize="8231,896" o:gfxdata="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05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82" o:spid="_x0000_s1026" o:spt="20" style="position:absolute;left:10800;top:6582;height:1;width:7968;" filled="f" stroked="t" coordsize="21600,21600" o:gfxdata="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dA5cA&#10;wAAAANsAAAAPAAAAAAAAAAEAIAAAACIAAABkcnMvZG93bnJldi54bWxQSwECFAAUAAAACACHTuJA&#10;My8FnjsAAAA5AAAAEAAAAAAAAAABACAAAAAPAQAAZHJzL3NoYXBleG1sLnhtbFBLBQYAAAAABgAG&#10;AFsBAAC5AwAAAAA=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1125855</wp:posOffset>
                </wp:positionH>
                <wp:positionV relativeFrom="paragraph">
                  <wp:posOffset>6025515</wp:posOffset>
                </wp:positionV>
                <wp:extent cx="5226685" cy="568960"/>
                <wp:effectExtent l="0" t="0" r="0" b="0"/>
                <wp:wrapNone/>
                <wp:docPr id="37" name="组合 3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6685" cy="568960"/>
                          <a:chOff x="10646" y="5686"/>
                          <a:chExt cx="8231" cy="896"/>
                        </a:xfrm>
                      </wpg:grpSpPr>
                      <wps:wsp>
                        <wps:cNvPr id="34" name="文本框 4"/>
                        <wps:cNvSpPr txBox="1"/>
                        <wps:spPr>
                          <a:xfrm>
                            <a:off x="10646" y="5703"/>
                            <a:ext cx="4504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left"/>
                                <w:rPr>
                                  <w:rFonts w:hint="default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DE0023"/>
                                  <w:sz w:val="44"/>
                                  <w:szCs w:val="44"/>
                                  <w:lang w:val="en-US" w:eastAsia="zh-CN"/>
                                </w:rPr>
                                <w:t xml:space="preserve">06  我的未来不是梦  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35" name="文本框 4"/>
                        <wps:cNvSpPr txBox="1"/>
                        <wps:spPr>
                          <a:xfrm>
                            <a:off x="14949" y="5686"/>
                            <a:ext cx="3928" cy="7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right"/>
                                <w:rPr>
                                  <w:rFonts w:hint="default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站酷文艺体" w:hAnsi="站酷文艺体" w:eastAsia="站酷文艺体" w:cs="站酷文艺体"/>
                                  <w:color w:val="000000"/>
                                  <w:sz w:val="32"/>
                                  <w:szCs w:val="32"/>
                                  <w:lang w:val="en-US" w:eastAsia="zh-CN"/>
                                </w:rPr>
                                <w:t>表演：张小花   销售部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36" name="直线 378"/>
                        <wps:cNvSpPr/>
                        <wps:spPr>
                          <a:xfrm>
                            <a:off x="10800" y="6582"/>
                            <a:ext cx="7968" cy="1"/>
                          </a:xfrm>
                          <a:prstGeom prst="line">
                            <a:avLst/>
                          </a:prstGeom>
                          <a:ln w="9525" cap="rnd" cmpd="sng">
                            <a:solidFill>
                              <a:srgbClr val="DE0023"/>
                            </a:solidFill>
                            <a:prstDash val="sysDot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75" o:spid="_x0000_s1026" o:spt="203" style="position:absolute;left:0pt;margin-left:88.65pt;margin-top:474.45pt;height:44.8pt;width:411.55pt;z-index:251677696;mso-width-relative:page;mso-height-relative:page;" coordorigin="10646,5686" coordsize="8231,896" o:gfxdata="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">
                <o:lock v:ext="edit" aspectratio="f"/>
                <v:shape id="文本框 4" o:spid="_x0000_s1026" o:spt="202" type="#_x0000_t202" style="position:absolute;left:10646;top:5703;height:776;width:4504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left"/>
                          <w:rPr>
                            <w:rFonts w:hint="default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DE0023"/>
                            <w:sz w:val="44"/>
                            <w:szCs w:val="44"/>
                            <w:lang w:val="en-US" w:eastAsia="zh-CN"/>
                          </w:rPr>
                          <w:t xml:space="preserve">06  我的未来不是梦  </w:t>
                        </w:r>
                      </w:p>
                    </w:txbxContent>
                  </v:textbox>
                </v:shape>
                <v:shape id="文本框 4" o:spid="_x0000_s1026" o:spt="202" type="#_x0000_t202" style="position:absolute;left:14949;top:5686;height:776;width:3928;" filled="f" stroked="f" coordsize="21600,21600" o:gfxdata="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JiI&#10;5GDcAAAADgEAAA8AAAAAAAAAAQAgAAAAIgAAAGRycy9kb3ducmV2LnhtbFBLAQIUABQAAAAIAIdO&#10;4kDQ1eFArQEAACUDAAAOAAAAAAAAAAEAIAAAACsBAABkcnMvZTJvRG9jLnhtbFBLBQYAAAAABgAG&#10;AFkBAABKBQ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right"/>
                          <w:rPr>
                            <w:rFonts w:hint="default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</w:pPr>
                        <w:r>
                          <w:rPr>
                            <w:rFonts w:hint="eastAsia" w:ascii="站酷文艺体" w:hAnsi="站酷文艺体" w:eastAsia="站酷文艺体" w:cs="站酷文艺体"/>
                            <w:color w:val="000000"/>
                            <w:sz w:val="32"/>
                            <w:szCs w:val="32"/>
                            <w:lang w:val="en-US" w:eastAsia="zh-CN"/>
                          </w:rPr>
                          <w:t>表演：张小花   销售部</w:t>
                        </w:r>
                      </w:p>
                    </w:txbxContent>
                  </v:textbox>
                </v:shape>
                <v:line id="直线 378" o:spid="_x0000_s1026" o:spt="20" style="position:absolute;left:10800;top:6582;height:1;width:7968;" filled="f" stroked="t" coordsize="21600,21600" o:gfxdata="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I4kQO/&#10;AAAA2wAAAA8AAAAAAAAAAQAgAAAAIgAAAGRycy9kb3ducmV2LnhtbFBLAQIUABQAAAAIAIdO4kAz&#10;LwWeOwAAADkAAAAQAAAAAAAAAAEAIAAAAA4BAABkcnMvc2hhcGV4bWwueG1sUEsFBgAAAAAGAAYA&#10;WwEAALgDAAAAAA==&#10;">
                  <v:fill on="f" focussize="0,0"/>
                  <v:stroke color="#DE0023" joinstyle="round" dashstyle="1 1" endcap="round"/>
                  <v:imagedata o:title=""/>
                  <o:lock v:ext="edit" aspectratio="f"/>
                </v:line>
              </v:group>
            </w:pict>
          </mc:Fallback>
        </mc:AlternateContent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3030220</wp:posOffset>
            </wp:positionH>
            <wp:positionV relativeFrom="paragraph">
              <wp:posOffset>-1005205</wp:posOffset>
            </wp:positionV>
            <wp:extent cx="2819400" cy="2066290"/>
            <wp:effectExtent l="0" t="0" r="0" b="10160"/>
            <wp:wrapNone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8194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1672590</wp:posOffset>
            </wp:positionH>
            <wp:positionV relativeFrom="paragraph">
              <wp:posOffset>-1219200</wp:posOffset>
            </wp:positionV>
            <wp:extent cx="2819400" cy="2066290"/>
            <wp:effectExtent l="0" t="0" r="0" b="10160"/>
            <wp:wrapNone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8194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4030345</wp:posOffset>
            </wp:positionH>
            <wp:positionV relativeFrom="paragraph">
              <wp:posOffset>-1386205</wp:posOffset>
            </wp:positionV>
            <wp:extent cx="2819400" cy="2066290"/>
            <wp:effectExtent l="0" t="0" r="0" b="10160"/>
            <wp:wrapNone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8194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4887595</wp:posOffset>
            </wp:positionH>
            <wp:positionV relativeFrom="paragraph">
              <wp:posOffset>-1528445</wp:posOffset>
            </wp:positionV>
            <wp:extent cx="2819400" cy="2066290"/>
            <wp:effectExtent l="0" t="0" r="0" b="10160"/>
            <wp:wrapNone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8194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2211070</wp:posOffset>
            </wp:positionH>
            <wp:positionV relativeFrom="paragraph">
              <wp:posOffset>-1609725</wp:posOffset>
            </wp:positionV>
            <wp:extent cx="2819400" cy="2066290"/>
            <wp:effectExtent l="0" t="0" r="0" b="10160"/>
            <wp:wrapNone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8194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830580</wp:posOffset>
            </wp:positionH>
            <wp:positionV relativeFrom="paragraph">
              <wp:posOffset>753745</wp:posOffset>
            </wp:positionV>
            <wp:extent cx="749935" cy="1212850"/>
            <wp:effectExtent l="0" t="0" r="12065" b="6350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49935" cy="121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5897245</wp:posOffset>
            </wp:positionH>
            <wp:positionV relativeFrom="paragraph">
              <wp:posOffset>518160</wp:posOffset>
            </wp:positionV>
            <wp:extent cx="749935" cy="1151890"/>
            <wp:effectExtent l="0" t="0" r="12065" b="10160"/>
            <wp:wrapNone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9935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9206230</wp:posOffset>
            </wp:positionV>
            <wp:extent cx="7559040" cy="1508760"/>
            <wp:effectExtent l="0" t="0" r="3810" b="1524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5453380</wp:posOffset>
            </wp:positionH>
            <wp:positionV relativeFrom="paragraph">
              <wp:posOffset>-1389380</wp:posOffset>
            </wp:positionV>
            <wp:extent cx="2819400" cy="2066290"/>
            <wp:effectExtent l="0" t="0" r="0" b="1016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-797560</wp:posOffset>
            </wp:positionH>
            <wp:positionV relativeFrom="paragraph">
              <wp:posOffset>-744855</wp:posOffset>
            </wp:positionV>
            <wp:extent cx="2819400" cy="2066290"/>
            <wp:effectExtent l="0" t="0" r="0" b="10160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0" w:right="0" w:bottom="0" w:left="0" w:header="0" w:footer="0" w:gutter="0"/>
      <w:paperSrc/>
      <w:pgBorders>
        <w:top w:val="none" w:sz="0" w:space="0"/>
        <w:left w:val="none" w:sz="0" w:space="0"/>
        <w:bottom w:val="none" w:sz="0" w:space="0"/>
        <w:right w:val="none" w:sz="0" w:space="0"/>
      </w:pgBorders>
      <w:cols w:space="72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83783524-DDB6-4F09-A466-962749AD53B6}"/>
  </w:font>
  <w:font w:name="站酷文艺体">
    <w:panose1 w:val="02000603000000000000"/>
    <w:charset w:val="86"/>
    <w:family w:val="auto"/>
    <w:pitch w:val="default"/>
    <w:sig w:usb0="00000001" w:usb1="08000000" w:usb2="00000010" w:usb3="00000000" w:csb0="00040001" w:csb1="00000000"/>
    <w:embedRegular r:id="rId2" w:fontKey="{CC0BED03-CDCC-4B16-920B-026A53D86F34}"/>
  </w:font>
  <w:font w:name="思源宋体 CN Heavy">
    <w:panose1 w:val="02020900000000000000"/>
    <w:charset w:val="86"/>
    <w:family w:val="auto"/>
    <w:pitch w:val="default"/>
    <w:sig w:usb0="20000083" w:usb1="2ADF3C10" w:usb2="00000016" w:usb3="00000000" w:csb0="60060107" w:csb1="00000000"/>
    <w:embedRegular r:id="rId3" w:fontKey="{2A0A4711-2513-4807-9B95-97D16038551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saveSubsetFonts/>
  <w:bordersDoNotSurroundHeader w:val="1"/>
  <w:bordersDoNotSurroundFooter w:val="1"/>
  <w:attachedTemplate r:id="rId1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B2B2B7F"/>
    <w:rsid w:val="05C01EB6"/>
    <w:rsid w:val="065D4CD9"/>
    <w:rsid w:val="08026973"/>
    <w:rsid w:val="0A243900"/>
    <w:rsid w:val="1047590E"/>
    <w:rsid w:val="11F22802"/>
    <w:rsid w:val="16B7521E"/>
    <w:rsid w:val="17790136"/>
    <w:rsid w:val="193E658A"/>
    <w:rsid w:val="1A48530B"/>
    <w:rsid w:val="1C8335BF"/>
    <w:rsid w:val="1ED8624B"/>
    <w:rsid w:val="20494F17"/>
    <w:rsid w:val="226E1AC8"/>
    <w:rsid w:val="24313944"/>
    <w:rsid w:val="2BC16A8B"/>
    <w:rsid w:val="2EA675BA"/>
    <w:rsid w:val="30961365"/>
    <w:rsid w:val="32DD51E4"/>
    <w:rsid w:val="37193154"/>
    <w:rsid w:val="399E02A6"/>
    <w:rsid w:val="39FB75F3"/>
    <w:rsid w:val="3A9A3260"/>
    <w:rsid w:val="3D420C16"/>
    <w:rsid w:val="3D9A0D01"/>
    <w:rsid w:val="41A84818"/>
    <w:rsid w:val="42026928"/>
    <w:rsid w:val="423C3017"/>
    <w:rsid w:val="42406424"/>
    <w:rsid w:val="440B0EED"/>
    <w:rsid w:val="4B7C77E5"/>
    <w:rsid w:val="53624A14"/>
    <w:rsid w:val="54E34C89"/>
    <w:rsid w:val="58EA63E1"/>
    <w:rsid w:val="59C551BE"/>
    <w:rsid w:val="621C45C2"/>
    <w:rsid w:val="63BE5336"/>
    <w:rsid w:val="6550051F"/>
    <w:rsid w:val="66F620CD"/>
    <w:rsid w:val="682F432A"/>
    <w:rsid w:val="6A4E4479"/>
    <w:rsid w:val="6F7E7AF3"/>
    <w:rsid w:val="7184309D"/>
    <w:rsid w:val="719D0E02"/>
    <w:rsid w:val="744E11A0"/>
    <w:rsid w:val="758131BC"/>
    <w:rsid w:val="782B7504"/>
    <w:rsid w:val="7A2C2C6C"/>
    <w:rsid w:val="7B2B2B7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3">
    <w:name w:val="Normal Table"/>
    <w:semiHidden/>
    <w:uiPriority w:val="0"/>
    <w:tblPr>
      <w:tblStyle w:val="3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rPr>
      <w:sz w:val="24"/>
    </w:rPr>
  </w:style>
  <w:style w:type="table" w:styleId="4">
    <w:name w:val="Table Grid"/>
    <w:basedOn w:val="3"/>
    <w:uiPriority w:val="0"/>
    <w:pPr>
      <w:widowControl w:val="0"/>
      <w:jc w:val="both"/>
    </w:pPr>
    <w:tblPr>
      <w:tblStyle w:val="3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5277cce7-040f-86f1-9c3c-fa07b78a4d74\&#20844;&#21496;&#24180;&#20250;&#33410;&#30446;&#21333;.doc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公司年会节目单.doc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2021-12-23T02:53:00Z</dcterms:created>
  <dc:creator>文档存本地丢失不负责</dc:creator>
  <cp:lastModifiedBy>文档存本地丢失不负责</cp:lastModifiedBy>
  <dcterms:modified xsi:type="dcterms:W3CDTF">2021-12-23T03:04:03Z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F87D0619D8754863994D3FDD950D215A</vt:lpwstr>
  </property>
</Properties>
</file>