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-908685</wp:posOffset>
            </wp:positionV>
            <wp:extent cx="7569200" cy="11424285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142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-914400</wp:posOffset>
            </wp:positionV>
            <wp:extent cx="7569200" cy="10922000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92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margin">
                  <wp:posOffset>2872740</wp:posOffset>
                </wp:positionH>
                <wp:positionV relativeFrom="paragraph">
                  <wp:posOffset>7493000</wp:posOffset>
                </wp:positionV>
                <wp:extent cx="914400" cy="68580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策划组：某某某小组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8"/>
                                <w:szCs w:val="32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:sz w:val="18"/>
                                <w:szCs w:val="2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2pt;margin-top:590pt;height:54pt;width:72pt;mso-position-horizontal-relative:margin;mso-wrap-style:none;z-index:251678720;mso-width-relative:page;mso-height-relative:page;" filled="f" stroked="f" coordsize="21600,21600" o:gfxdata="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qquVG3QAAAA0BAAAPAAAAAAAAAAEAIAAAACIAAABkcnMv&#10;ZG93bnJldi54bWxQSwECFAAUAAAACACHTuJAUDnElzcCAABlBAAADgAAAAAAAAABACAAAAAs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策划组：某某某小组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8"/>
                          <w:szCs w:val="32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:sz w:val="18"/>
                          <w:szCs w:val="2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margin">
                  <wp:posOffset>764540</wp:posOffset>
                </wp:positionH>
                <wp:positionV relativeFrom="paragraph">
                  <wp:posOffset>7442200</wp:posOffset>
                </wp:positionV>
                <wp:extent cx="914400" cy="68580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筹办组：某某某小组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8"/>
                                <w:szCs w:val="32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:sz w:val="18"/>
                                <w:szCs w:val="2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2pt;margin-top:586pt;height:54pt;width:72pt;mso-position-horizontal-relative:margin;mso-wrap-style:none;z-index:251677696;mso-width-relative:page;mso-height-relative:page;" filled="f" stroked="f" coordsize="21600,21600" o:gfxdata="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c5LeLaAAAADQEAAA8AAAAAAAAAAQAgAAAAIgAAAGRycy9kb3du&#10;cmV2LnhtbFBLAQIUABQAAAAIAIdO4kCa0IaNNgIAAGUEAAAOAAAAAAAAAAEAIAAAACkBAABkcnMv&#10;ZTJvRG9jLnhtbFBLBQYAAAAABgAGAFkBAADR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筹办组：某某某小组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8"/>
                          <w:szCs w:val="32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:sz w:val="18"/>
                          <w:szCs w:val="2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posOffset>2872740</wp:posOffset>
                </wp:positionH>
                <wp:positionV relativeFrom="paragraph">
                  <wp:posOffset>7188200</wp:posOffset>
                </wp:positionV>
                <wp:extent cx="914400" cy="685800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主持人：某某 某某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8"/>
                                <w:szCs w:val="32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:sz w:val="18"/>
                                <w:szCs w:val="2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2pt;margin-top:566pt;height:54pt;width:72pt;mso-position-horizontal-relative:margin;mso-wrap-style:none;z-index:251676672;mso-width-relative:page;mso-height-relative:page;" filled="f" stroked="f" coordsize="21600,21600" o:gfxdata="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BX6CHdAAAADQEAAA8AAAAAAAAAAQAgAAAAIgAAAGRycy9k&#10;b3ducmV2LnhtbFBLAQIUABQAAAAIAIdO4kDE6kGjNgIAAGUEAAAOAAAAAAAAAAEAIAAAACw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主持人：某某 某某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8"/>
                          <w:szCs w:val="32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:sz w:val="18"/>
                          <w:szCs w:val="2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margin">
                  <wp:posOffset>764540</wp:posOffset>
                </wp:positionH>
                <wp:positionV relativeFrom="paragraph">
                  <wp:posOffset>7162800</wp:posOffset>
                </wp:positionV>
                <wp:extent cx="914400" cy="68580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主办单位：某某某单位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4"/>
                                <w:szCs w:val="28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28"/>
                                <w:szCs w:val="32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:sz w:val="18"/>
                                <w:szCs w:val="2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.2pt;margin-top:564pt;height:54pt;width:72pt;mso-position-horizontal-relative:margin;mso-wrap-style:none;z-index:251675648;mso-width-relative:page;mso-height-relative:page;" filled="f" stroked="f" coordsize="21600,21600" o:gfxdata="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tr7uw9oAAAANAQAADwAAAAAAAAABACAAAAAiAAAAZHJzL2Rvd25y&#10;ZXYueG1sUEsBAhQAFAAAAAgAh07iQA4DA7k1AgAAZQQAAA4AAAAAAAAAAQAgAAAAKQ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主办单位：某某某单位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4"/>
                          <w:szCs w:val="28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28"/>
                          <w:szCs w:val="32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:sz w:val="18"/>
                          <w:szCs w:val="2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6654800</wp:posOffset>
                </wp:positionV>
                <wp:extent cx="914400" cy="68580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10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明天更好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歌曲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全体员工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524pt;height:54pt;width:72pt;mso-position-horizontal:center;mso-position-horizontal-relative:margin;mso-wrap-style:none;z-index:251674624;mso-width-relative:page;mso-height-relative:page;" filled="f" stroked="f" coordsize="21600,21600" o:gfxdata="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ZT5Zi9kAAAAKAQAADwAAAAAAAAABACAAAAAiAAAAZHJzL2Rvd25y&#10;ZXYueG1sUEsBAhQAFAAAAAgAh07iQF0fq/02AgAAZQQAAA4AAAAAAAAAAQAgAAAAKA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10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明天更好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歌曲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全体员工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margin">
                  <wp:posOffset>355600</wp:posOffset>
                </wp:positionH>
                <wp:positionV relativeFrom="paragraph">
                  <wp:posOffset>4546600</wp:posOffset>
                </wp:positionV>
                <wp:extent cx="4364990" cy="68580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499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6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不想长大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歌曲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婷婷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pt;margin-top:358pt;height:54pt;width:343.7pt;mso-position-horizontal-relative:margin;z-index:251670528;mso-width-relative:page;mso-height-relative:page;" filled="f" stroked="f" coordsize="21600,21600" o:gfxdata="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DSPgrNsAAAAKAQAADwAAAAAAAAABACAAAAAiAAAA&#10;ZHJzL2Rvd25yZXYueG1sUEsBAhQAFAAAAAgAh07iQAjBzpE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6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不想长大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歌曲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婷婷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355600</wp:posOffset>
                </wp:positionH>
                <wp:positionV relativeFrom="paragraph">
                  <wp:posOffset>3987800</wp:posOffset>
                </wp:positionV>
                <wp:extent cx="3755390" cy="736600"/>
                <wp:effectExtent l="0" t="0" r="0" b="635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5390" cy="736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5        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抽奖环节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pt;margin-top:314pt;height:58pt;width:295.7pt;mso-position-horizontal-relative:margin;z-index:251669504;mso-width-relative:page;mso-height-relative:page;" filled="f" stroked="f" coordsize="21600,21600" o:gfxdata="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vwKCP3AAAAAoBAAAPAAAAAAAAAAEAIAAAACIA&#10;AABkcnMvZG93bnJldi54bWxQSwECFAAUAAAACACHTuJAiORbMz4CAABo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5          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抽奖环节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355600</wp:posOffset>
                </wp:positionH>
                <wp:positionV relativeFrom="paragraph">
                  <wp:posOffset>2971800</wp:posOffset>
                </wp:positionV>
                <wp:extent cx="4364990" cy="68580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499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3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串烧歌曲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歌曲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小刚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pt;margin-top:234pt;height:54pt;width:343.7pt;mso-position-horizontal-relative:margin;z-index:251667456;mso-width-relative:page;mso-height-relative:page;" filled="f" stroked="f" coordsize="21600,21600" o:gfxdata="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p9BC3aAAAACgEAAA8AAAAAAAAAAQAgAAAAIgAAAGRy&#10;cy9kb3ducmV2LnhtbFBLAQIUABQAAAAIAIdO4kAKXlJa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3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串烧歌曲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歌曲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小刚 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6146800</wp:posOffset>
                </wp:positionV>
                <wp:extent cx="914400" cy="68580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9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醉倾城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舞蹈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叮叮 当当等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484pt;height:54pt;width:72pt;mso-position-horizontal:center;mso-position-horizontal-relative:margin;mso-wrap-style:none;z-index:251673600;mso-width-relative:page;mso-height-relative:page;" filled="f" stroked="f" coordsize="21600,21600" o:gfxdata="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nswMptkAAAAJAQAADwAAAAAAAAABACAAAAAiAAAAZHJzL2Rvd25y&#10;ZXYueG1sUEsBAhQAFAAAAAgAh07iQLElMnI2AgAAZQQAAA4AAAAAAAAAAQAgAAAAKA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9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醉倾城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舞蹈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叮叮 当当等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5588000</wp:posOffset>
                </wp:positionV>
                <wp:extent cx="914400" cy="68580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8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燃烧我的卡路里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舞蹈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星星 月月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440pt;height:54pt;width:72pt;mso-position-horizontal:center;mso-position-horizontal-relative:margin;mso-wrap-style:none;z-index:251672576;mso-width-relative:page;mso-height-relative:page;" filled="f" stroked="f" coordsize="21600,21600" o:gfxdata="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bWGVY2AAAAAgBAAAPAAAAAAAAAAEAIAAAACIAAABkcnMvZG93bnJl&#10;di54bWxQSwECFAAUAAAACACHTuJAe8xwaDYCAABlBAAADgAAAAAAAAABACAAAAAn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8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燃烧我的卡路里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舞蹈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星星 月月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b/>
                          <w:bCs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5080000</wp:posOffset>
                </wp:positionV>
                <wp:extent cx="914400" cy="6858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7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千里马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小品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星星 月月等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400pt;height:54pt;width:72pt;mso-position-horizontal:center;mso-position-horizontal-relative:margin;mso-wrap-style:none;z-index:251671552;mso-width-relative:page;mso-height-relative:page;" filled="f" stroked="f" coordsize="21600,21600" o:gfxdata="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CYGTGTYAAAACAEAAA8AAAAAAAAAAQAgAAAAIgAAAGRycy9kb3ducmV2&#10;LnhtbFBLAQIUABQAAAAIAIdO4kAl9rdGNQIAAGUEAAAOAAAAAAAAAAEAIAAAACcBAABkcnMvZTJv&#10;RG9jLnhtbFBLBQYAAAAABgAGAFkBAADO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7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千里马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小品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星星 月月等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3479800</wp:posOffset>
                </wp:positionV>
                <wp:extent cx="914400" cy="68580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4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你好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相声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叮叮 当当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274pt;height:54pt;width:72pt;mso-position-horizontal:center;mso-position-horizontal-relative:margin;mso-wrap-style:none;z-index:251668480;mso-width-relative:page;mso-height-relative:page;" filled="f" stroked="f" coordsize="21600,21600" o:gfxdata="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wUI9/2QAAAAgBAAAPAAAAAAAAAAEAIAAAACIAAABkcnMvZG93bnJl&#10;di54bWxQSwECFAAUAAAACACHTuJAU2t7ATUCAABlBAAADgAAAAAAAAABACAAAAAo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4 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你好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相声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叮叮 当当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2489200</wp:posOffset>
                </wp:positionV>
                <wp:extent cx="914400" cy="68580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2 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开场舞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舞蹈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红红、丽丽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196pt;height:54pt;width:72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E9Yjb2QAAAAgBAAAPAAAAAAAAAAEAIAAAACIAAABkcnMvZG93bnJl&#10;di54bWxQSwECFAAUAAAACACHTuJAx7j+NTUCAABlBAAADgAAAAAAAAABACAAAAAoAQAAZHJzL2Uy&#10;b0RvYy54bWxQSwUGAAAAAAYABgBZAQAAz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2 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开场舞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舞蹈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红红、丽丽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2032000</wp:posOffset>
                </wp:positionV>
                <wp:extent cx="914400" cy="6858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1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领导致辞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领导致辞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2"/>
                                <w:szCs w:val="36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公司领导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160pt;height:54pt;width:72pt;mso-position-horizontal:center;mso-position-horizontal-relative:margin;mso-wrap-style:none;z-index:251665408;mso-width-relative:page;mso-height-relative:page;" filled="f" stroked="f" coordsize="21600,21600" o:gfxdata="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vCfv9kAAAAIAQAADwAAAAAAAAABACAAAAAiAAAAZHJzL2Rvd25y&#10;ZXYueG1sUEsBAhQAFAAAAAgAh07iQHvwZSA2AgAAYwQAAA4AAAAAAAAAAQAgAAAAKA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1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领导致辞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领导致辞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2"/>
                          <w:szCs w:val="36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公司领导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1574800</wp:posOffset>
                </wp:positionV>
                <wp:extent cx="914400" cy="68580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序号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节目名称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节目类型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36"/>
                                <w:szCs w:val="40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表演者</w:t>
                            </w:r>
                          </w:p>
                          <w:p>
                            <w:pPr>
                              <w:rPr>
                                <w:color w:val="FFF2CC" w:themeColor="accent4" w:themeTint="33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124pt;height:54pt;width:72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p1Q7ztoAAAAIAQAADwAAAAAAAAABACAAAAAiAAAAZHJzL2Rvd25y&#10;ZXYueG1sUEsBAhQAFAAAAAgAh07iQMmI5ng1AgAAYwQAAA4AAAAAAAAAAQAgAAAAKQ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序号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节目名称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节目类型 </w:t>
                      </w:r>
                      <w:r>
                        <w:rPr>
                          <w:rFonts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36"/>
                          <w:szCs w:val="40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表演者</w:t>
                      </w:r>
                    </w:p>
                    <w:p>
                      <w:pPr>
                        <w:rPr>
                          <w:color w:val="FFF2CC" w:themeColor="accent4" w:themeTint="33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635000</wp:posOffset>
                </wp:positionV>
                <wp:extent cx="914400" cy="91440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华文行楷" w:hAnsi="微软雅黑" w:eastAsia="华文行楷"/>
                                <w:color w:val="FFF2CC" w:themeColor="accent4" w:themeTint="33"/>
                                <w:sz w:val="96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行楷" w:hAnsi="微软雅黑" w:eastAsia="华文行楷"/>
                                <w:color w:val="FFF2CC" w:themeColor="accent4" w:themeTint="33"/>
                                <w:sz w:val="96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50pt;height:72pt;width:72pt;mso-position-horizontal:center;mso-position-horizontal-relative:margin;mso-wrap-style:none;z-index:251663360;mso-width-relative:page;mso-height-relative:page;" filled="f" stroked="f" coordsize="21600,21600" o:gfxdata="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jqeP8NYAAAAIAQAADwAAAAAAAAABACAAAAAiAAAAZHJzL2Rvd25yZXYueG1s&#10;UEsBAhQAFAAAAAgAh07iQF4AN/czAgAAYwQAAA4AAAAAAAAAAQAgAAAAJQ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华文行楷" w:hAnsi="微软雅黑" w:eastAsia="华文行楷"/>
                          <w:color w:val="FFF2CC" w:themeColor="accent4" w:themeTint="33"/>
                          <w:sz w:val="96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行楷" w:hAnsi="微软雅黑" w:eastAsia="华文行楷"/>
                          <w:color w:val="FFF2CC" w:themeColor="accent4" w:themeTint="33"/>
                          <w:sz w:val="96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76200</wp:posOffset>
                </wp:positionV>
                <wp:extent cx="914400" cy="91440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F2CC" w:themeColor="accent4" w:themeTint="33"/>
                                <w:sz w:val="40"/>
                                <w:szCs w:val="44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2CC" w:themeColor="accent4" w:themeTint="33"/>
                                <w:sz w:val="40"/>
                                <w:szCs w:val="44"/>
                                <w14:textFill>
                                  <w14:solidFill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某 某 公 司 新 年 晚 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6pt;height:72pt;width:72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lE8o4dcAAAAHAQAADwAAAAAAAAABACAAAAAiAAAAZHJzL2Rvd25yZXYueG1s&#10;UEsBAhQAFAAAAAgAh07iQOx4tK8yAgAAYwQAAA4AAAAAAAAAAQAgAAAAJg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F2CC" w:themeColor="accent4" w:themeTint="33"/>
                          <w:sz w:val="40"/>
                          <w:szCs w:val="44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2CC" w:themeColor="accent4" w:themeTint="33"/>
                          <w:sz w:val="40"/>
                          <w:szCs w:val="44"/>
                          <w14:textFill>
                            <w14:solidFill>
                              <w14:schemeClr w14:val="accent4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某 某 公 司 新 年 晚 会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304800</wp:posOffset>
            </wp:positionV>
            <wp:extent cx="4940300" cy="741680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940568" cy="74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EF13802"/>
    <w:rsid w:val="001D15E4"/>
    <w:rsid w:val="004D2376"/>
    <w:rsid w:val="008800EA"/>
    <w:rsid w:val="00A867D4"/>
    <w:rsid w:val="00AD4E94"/>
    <w:rsid w:val="00DA7945"/>
    <w:rsid w:val="0EF13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microsoft.com/office/2007/relationships/hdphoto" Target="media/image3.wdp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13e6b210-ac99-4d2a-9e41-e5cb8f8d9ca6\&#27963;&#21160;&#26202;&#20250;&#33410;&#30446;&#21333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活动晚会节目单.docx</Template>
  <Pages>1</Pages>
  <Words>0</Words>
  <Characters>0</Characters>
  <Lines>1</Lines>
  <Paragraphs>1</Paragraphs>
  <TotalTime>27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2021-12-23T02:52:00Z</dcterms:created>
  <dc:creator>文档存本地丢失不负责</dc:creator>
  <cp:lastModifiedBy>文档存本地丢失不负责</cp:lastModifiedBy>
  <dcterms:modified xsi:type="dcterms:W3CDTF">2021-12-23T03:04:08Z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TemplateUUID">
    <vt:lpwstr>v1.0_mb_yfflrKYRAuAG1RLt4wJXBQ==</vt:lpwstr>
  </property>
  <property fmtid="{D5CDD505-2E9C-101B-9397-08002B2CF9AE}" pid="4" name="ICV">
    <vt:lpwstr>0EA9E1A5E6004E658A19B2DADC86CA4C</vt:lpwstr>
  </property>
</Properties>
</file>