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8172450</wp:posOffset>
                </wp:positionV>
                <wp:extent cx="5328920" cy="577850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选送单位：四大队18人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643.5pt;height:45.5pt;width:419.6pt;mso-position-horizontal-relative:page;z-index:251661312;mso-width-relative:page;mso-height-relative:page;" filled="f" stroked="f" coordsize="21600,21600" o:gfxdata="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CYHRA9kAAAANAQAADwAAAAAAAAABACAAAAAiAAAAZHJzL2Rvd25yZXYueG1sUEsBAhQAFAAAAAgA&#10;h07iQFXYoZIkAgAAKwQAAA4AAAAAAAAAAQAgAAAAKAEAAGRycy9lMm9Eb2MueG1sUEsFBgAAAAAG&#10;AAYAWQEAAL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选送单位：四大队18人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7597140</wp:posOffset>
                </wp:positionV>
                <wp:extent cx="5222875" cy="60706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七、器乐演奏《伟大的祖国》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598.2pt;height:47.8pt;width:411.25pt;mso-position-horizontal-relative:page;z-index:251665408;mso-width-relative:page;mso-height-relative:page;" filled="f" stroked="f" coordsize="21600,21600" o:gfxdata="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iSBWnNgAAAANAQAADwAAAAAAAAABACAAAAAiAAAAZHJzL2Rvd25yZXYueG1sUEsBAhQAFAAAAAgA&#10;h07iQCNhSpwlAgAAKwQAAA4AAAAAAAAAAQAgAAAAJwEAAGRycy9lMm9Eb2MueG1sUEsFBgAAAAAG&#10;AAYAWQEAAL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七、器乐演奏《伟大的祖国》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7054850</wp:posOffset>
                </wp:positionV>
                <wp:extent cx="5328920" cy="57785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表演者：李飞 张文群 言小华 方刚 王海兰 刘垦等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555.5pt;height:45.5pt;width:419.6pt;mso-position-horizontal-relative:page;z-index:251671552;mso-width-relative:page;mso-height-relative:page;" filled="f" stroked="f" coordsize="21600,21600" o:gfxdata="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ACWDJg&#10;1QAAAA0BAAAPAAAAAAAAAAEAIAAAACIAAABkcnMvZG93bnJldi54bWxQSwECFAAUAAAACACHTuJA&#10;M5V3IiQCAAArBAAADgAAAAAAAAABACAAAAAkAQAAZHJzL2Uyb0RvYy54bWxQSwUGAAAAAAYABgBZ&#10;AQAAug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表演者：李飞 张文群 言小华 方刚 王海兰 刘垦等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6479540</wp:posOffset>
                </wp:positionV>
                <wp:extent cx="5222875" cy="60706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六、配乐诗朗诵《我爱中华》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510.2pt;height:47.8pt;width:411.25pt;mso-position-horizontal-relative:page;z-index:251674624;mso-width-relative:page;mso-height-relative:page;" filled="f" stroked="f" coordsize="21600,21600" o:gfxdata="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h/GuCtgAAAANAQAADwAAAAAAAAABACAAAAAiAAAAZHJzL2Rvd25yZXYueG1sUEsBAhQAFAAAAAgA&#10;h07iQEUsnCwlAgAAKwQAAA4AAAAAAAAAAQAgAAAAJwEAAGRycy9lMm9Eb2MueG1sUEsFBgAAAAAG&#10;AAYAWQEAAL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六、配乐诗朗诵《我爱中华》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5387340</wp:posOffset>
                </wp:positionV>
                <wp:extent cx="5222875" cy="60706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五、表演唱《与中国共同成长》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424.2pt;height:47.8pt;width:411.25pt;mso-position-horizontal-relative:page;z-index:251660288;mso-width-relative:page;mso-height-relative:page;" filled="f" stroked="f" coordsize="21600,21600" o:gfxdata="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MKP&#10;BLXWAAAACwEAAA8AAAAAAAAAAQAgAAAAIgAAAGRycy9kb3ducmV2LnhtbFBLAQIUABQAAAAIAIdO&#10;4kDIsEGWJQIAACsEAAAOAAAAAAAAAAEAIAAAACUBAABkcnMvZTJvRG9jLnhtbFBLBQYAAAAABgAG&#10;AFkBAAC8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五、表演唱《与中国共同成长》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5962650</wp:posOffset>
                </wp:positionV>
                <wp:extent cx="5328920" cy="57785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表演者：金元庆 王子群 陈滨 志强言等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469.5pt;height:45.5pt;width:419.6pt;mso-position-horizontal-relative:page;z-index:251672576;mso-width-relative:page;mso-height-relative:page;" filled="f" stroked="f" coordsize="21600,21600" o:gfxdata="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DIs&#10;LQrXAAAADAEAAA8AAAAAAAAAAQAgAAAAIgAAAGRycy9kb3ducmV2LnhtbFBLAQIUABQAAAAIAIdO&#10;4kC+CaqYJAIAACsEAAAOAAAAAAAAAAEAIAAAACYBAABkcnMvZTJvRG9jLnhtbFBLBQYAAAAABgAG&#10;AFkBAAC8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表演者：金元庆 王子群 陈滨 志强言等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4218940</wp:posOffset>
                </wp:positionV>
                <wp:extent cx="5222875" cy="60706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四、相声《祖国的庆典》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332.2pt;height:47.8pt;width:411.25pt;mso-position-horizontal-relative:page;z-index:251663360;mso-width-relative:page;mso-height-relative:page;" filled="f" stroked="f" coordsize="21600,21600" o:gfxdata="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Abp&#10;VorWAAAACwEAAA8AAAAAAAAAAQAgAAAAIgAAAGRycy9kb3ducmV2LnhtbFBLAQIUABQAAAAIAIdO&#10;4kCu/ZcmJQIAACsEAAAOAAAAAAAAAAEAIAAAACUBAABkcnMvZTJvRG9jLnhtbFBLBQYAAAAABgAG&#10;AFkBAAC8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四、相声《祖国的庆典》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4794250</wp:posOffset>
                </wp:positionV>
                <wp:extent cx="5328920" cy="57785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表演者：毛华展 王燕群 言小华 庄山 五志言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377.5pt;height:45.5pt;width:419.6pt;mso-position-horizontal-relative:page;z-index:251659264;mso-width-relative:page;mso-height-relative:page;" filled="f" stroked="f" coordsize="21600,21600" o:gfxdata="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K6z&#10;7dcAAAALAQAADwAAAAAAAAABACAAAAAiAAAAZHJzL2Rvd25yZXYueG1sUEsBAhQAFAAAAAgAh07i&#10;QNhEfCgjAgAAKwQAAA4AAAAAAAAAAQAgAAAAJgEAAGRycy9lMm9Eb2MueG1sUEsFBgAAAAAGAAYA&#10;WQEAALs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表演者：毛华展 王燕群 言小华 庄山 五志言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3663950</wp:posOffset>
                </wp:positionV>
                <wp:extent cx="5328920" cy="57785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表演者：毛华展 王燕群 言小华 方方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288.5pt;height:45.5pt;width:419.6pt;mso-position-horizontal-relative:page;z-index:251662336;mso-width-relative:page;mso-height-relative:page;" filled="f" stroked="f" coordsize="21600,21600" o:gfxdata="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OlC3&#10;A9cAAAALAQAADwAAAAAAAAABACAAAAAiAAAAZHJzL2Rvd25yZXYueG1sUEsBAhQAFAAAAAgAh07i&#10;QApKMwojAgAAKQQAAA4AAAAAAAAAAQAgAAAAJgEAAGRycy9lMm9Eb2MueG1sUEsFBgAAAAAGAAYA&#10;WQEAALs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表演者：毛华展 王燕群 言小华 方方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3088640</wp:posOffset>
                </wp:positionV>
                <wp:extent cx="5222875" cy="60706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三、音乐小品《五星红旗下的哨兵》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243.2pt;height:47.8pt;width:411.25pt;mso-position-horizontal-relative:page;z-index:251666432;mso-width-relative:page;mso-height-relative:page;" filled="f" stroked="f" coordsize="21600,21600" o:gfxdata="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Mzt&#10;A53XAAAACwEAAA8AAAAAAAAAAQAgAAAAIgAAAGRycy9kb3ducmV2LnhtbFBLAQIUABQAAAAIAIdO&#10;4kATULwPJAIAACkEAAAOAAAAAAAAAAEAIAAAACYBAABkcnMvZTJvRG9jLnhtbFBLBQYAAAAABgAG&#10;AFkBAAC8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三、音乐小品《五星红旗下的哨兵》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2021840</wp:posOffset>
                </wp:positionV>
                <wp:extent cx="5222875" cy="60706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二、歌曲《中国在我心》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3pt;margin-top:159.2pt;height:47.8pt;width:411.25pt;mso-position-horizontal-relative:page;z-index:251668480;mso-width-relative:page;mso-height-relative:page;" filled="f" stroked="f" coordsize="21600,21600" o:gfxdata="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3I&#10;sdjXAAAACwEAAA8AAAAAAAAAAQAgAAAAIgAAAGRycy9kb3ducmV2LnhtbFBLAQIUABQAAAAIAIdO&#10;4kCM+cHXJAIAACkEAAAOAAAAAAAAAAEAIAAAACYBAABkcnMvZTJvRG9jLnhtbFBLBQYAAAAABgAG&#10;AFkBAAC8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二、歌曲《中国在我心》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2597150</wp:posOffset>
                </wp:positionV>
                <wp:extent cx="5328920" cy="57785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表演者：王明哲 周小风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3pt;margin-top:204.5pt;height:45.5pt;width:419.6pt;mso-position-horizontal-relative:page;z-index:251664384;mso-width-relative:page;mso-height-relative:page;" filled="f" stroked="f" coordsize="21600,21600" o:gfxdata="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ctIGj&#10;1gAAAAsBAAAPAAAAAAAAAAEAIAAAACIAAABkcnMvZG93bnJldi54bWxQSwECFAAUAAAACACHTuJA&#10;erTIUyMCAAApBAAADgAAAAAAAAABACAAAAAlAQAAZHJzL2Uyb0RvYy54bWxQSwUGAAAAAAYABgBZ&#10;AQAAug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表演者：王明哲 周小风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1593850</wp:posOffset>
                </wp:positionV>
                <wp:extent cx="5328920" cy="57785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选送单位：三大队11人 四大15人 五大队20人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3pt;margin-top:125.5pt;height:45.5pt;width:419.6pt;mso-position-horizontal-relative:page;z-index:251670528;mso-width-relative:page;mso-height-relative:page;" filled="f" stroked="f" coordsize="21600,21600" o:gfxdata="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CEk&#10;g0TYAAAACwEAAA8AAAAAAAAAAQAgAAAAIgAAAGRycy9kb3ducmV2LnhtbFBLAQIUABQAAAAIAIdO&#10;4kCV407SIwIAACkEAAAOAAAAAAAAAAEAIAAAACcBAABkcnMvZTJvRG9jLnhtbFBLBQYAAAAABgAG&#10;AFkBAAC8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选送单位：三大队11人 四大15人 五大队20人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1018540</wp:posOffset>
                </wp:positionV>
                <wp:extent cx="5222875" cy="60706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一、开场舞《盛世龙腾》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3pt;margin-top:80.2pt;height:47.8pt;width:411.25pt;mso-position-horizontal-relative:page;z-index:251673600;mso-width-relative:page;mso-height-relative:page;" filled="f" stroked="f" coordsize="21600,21600" o:gfxdata="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B0M&#10;IHLXAAAACwEAAA8AAAAAAAAAAQAgAAAAIgAAAGRycy9kb3ducmV2LnhtbFBLAQIUABQAAAAIAIdO&#10;4kAWyWweJAIAACkEAAAOAAAAAAAAAAEAIAAAACYBAABkcnMvZTJvRG9jLnhtbFBLBQYAAAAABgAG&#10;AFkBAAC8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一、开场舞《盛世龙腾》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>
                <wp:simplePos x="0" y="0"/>
                <wp:positionH relativeFrom="page">
                  <wp:posOffset>734060</wp:posOffset>
                </wp:positionH>
                <wp:positionV relativeFrom="paragraph">
                  <wp:posOffset>28575</wp:posOffset>
                </wp:positionV>
                <wp:extent cx="5784850" cy="78994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4850" cy="789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锐字锐线怒放黑简1.0" w:hAnsi="锐字锐线怒放黑简1.0" w:eastAsia="锐字锐线怒放黑简1.0" w:cs="锐字锐线怒放黑简1.0"/>
                                <w:b w:val="0"/>
                                <w:bCs w:val="0"/>
                                <w:color w:val="C61201"/>
                                <w:spacing w:val="28"/>
                                <w:sz w:val="70"/>
                                <w:szCs w:val="7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锐字锐线怒放黑简1.0" w:hAnsi="锐字锐线怒放黑简1.0" w:eastAsia="锐字锐线怒放黑简1.0" w:cs="锐字锐线怒放黑简1.0"/>
                                <w:b w:val="0"/>
                                <w:bCs w:val="0"/>
                                <w:color w:val="C61201"/>
                                <w:spacing w:val="28"/>
                                <w:sz w:val="70"/>
                                <w:szCs w:val="70"/>
                                <w:lang w:val="en-US" w:eastAsia="zh-CN"/>
                              </w:rPr>
                              <w:t>20XX年XX晚会节目单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.8pt;margin-top:2.25pt;height:62.2pt;width:455.5pt;mso-position-horizontal-relative:page;z-index:251667456;mso-width-relative:page;mso-height-relative:page;" filled="f" stroked="f" coordsize="21600,21600" o:gfxdata="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AAp3&#10;jNYAAAAKAQAADwAAAAAAAAABACAAAAAiAAAAZHJzL2Rvd25yZXYueG1sUEsBAhQAFAAAAAgAh07i&#10;QIp9aH8kAgAAKQQAAA4AAAAAAAAAAQAgAAAAJQEAAGRycy9lMm9Eb2MueG1sUEsFBgAAAAAGAAYA&#10;WQEAALs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锐字锐线怒放黑简1.0" w:hAnsi="锐字锐线怒放黑简1.0" w:eastAsia="锐字锐线怒放黑简1.0" w:cs="锐字锐线怒放黑简1.0"/>
                          <w:b w:val="0"/>
                          <w:bCs w:val="0"/>
                          <w:color w:val="C61201"/>
                          <w:spacing w:val="28"/>
                          <w:sz w:val="70"/>
                          <w:szCs w:val="70"/>
                          <w:lang w:val="en-US" w:eastAsia="zh-CN"/>
                        </w:rPr>
                      </w:pPr>
                      <w:r>
                        <w:rPr>
                          <w:rFonts w:hint="eastAsia" w:ascii="锐字锐线怒放黑简1.0" w:hAnsi="锐字锐线怒放黑简1.0" w:eastAsia="锐字锐线怒放黑简1.0" w:cs="锐字锐线怒放黑简1.0"/>
                          <w:b w:val="0"/>
                          <w:bCs w:val="0"/>
                          <w:color w:val="C61201"/>
                          <w:spacing w:val="28"/>
                          <w:sz w:val="70"/>
                          <w:szCs w:val="70"/>
                          <w:lang w:val="en-US" w:eastAsia="zh-CN"/>
                        </w:rPr>
                        <w:t>20XX年XX晚会节目单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-1134745</wp:posOffset>
            </wp:positionH>
            <wp:positionV relativeFrom="paragraph">
              <wp:posOffset>-902335</wp:posOffset>
            </wp:positionV>
            <wp:extent cx="7112635" cy="10668635"/>
            <wp:effectExtent l="0" t="0" r="12065" b="18415"/>
            <wp:wrapNone/>
            <wp:docPr id="2" name="图片 2" descr="D:\稻壳\稻壳\晚会节目单.jpg晚会节目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:\稻壳\稻壳\晚会节目单.jpg晚会节目单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12635" cy="1066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202" w:h="16804"/>
      <w:pgMar w:top="1440" w:right="1800" w:bottom="1440" w:left="180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锐字锐线怒放黑简1.0">
    <w:altName w:val="黑体"/>
    <w:panose1 w:val="02010604000000000000"/>
    <w:charset w:val="86"/>
    <w:family w:val="auto"/>
    <w:pitch w:val="default"/>
    <w:sig w:usb0="00000000" w:usb1="00000000" w:usb2="00000000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8A07ADB"/>
    <w:rsid w:val="051F716A"/>
    <w:rsid w:val="125841B5"/>
    <w:rsid w:val="13877ED0"/>
    <w:rsid w:val="18A07ADB"/>
    <w:rsid w:val="289F0C95"/>
    <w:rsid w:val="34B7018C"/>
    <w:rsid w:val="3A571679"/>
    <w:rsid w:val="3AAB7B17"/>
    <w:rsid w:val="3B6A0874"/>
    <w:rsid w:val="586F1870"/>
    <w:rsid w:val="5D2A474A"/>
    <w:rsid w:val="68415186"/>
    <w:rsid w:val="6C3B2564"/>
    <w:rsid w:val="6DE02743"/>
    <w:rsid w:val="6E801E87"/>
    <w:rsid w:val="72D63DA0"/>
    <w:rsid w:val="74246A25"/>
    <w:rsid w:val="794A5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404d3875-ac50-4192-9eae-e42769123c5b\&#20803;&#26086;&#26149;&#33410;&#26202;&#20250;&#33410;&#30446;&#2133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元旦春节晚会节目单.docx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2021-12-23T02:52:00Z</dcterms:created>
  <dc:creator>文档存本地丢失不负责</dc:creator>
  <cp:lastModifiedBy>文档存本地丢失不负责</cp:lastModifiedBy>
  <dcterms:modified xsi:type="dcterms:W3CDTF">2021-12-23T03:04:13Z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v1.0_mb_NYT0SHMxFPwVJKxysKh7Kw==</vt:lpwstr>
  </property>
  <property fmtid="{D5CDD505-2E9C-101B-9397-08002B2CF9AE}" pid="4" name="ICV">
    <vt:lpwstr>831A36D81BDA4913ABF94259BBC8FFC1</vt:lpwstr>
  </property>
</Properties>
</file>