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-352425</wp:posOffset>
                </wp:positionH>
                <wp:positionV relativeFrom="paragraph">
                  <wp:posOffset>2333625</wp:posOffset>
                </wp:positionV>
                <wp:extent cx="6153150" cy="47053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470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01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《开门红》       舞蹈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10分钟      张某某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2.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《诗歌朗诵》     朗诵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20分钟      李某某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《一家人》       小品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15分钟      李某某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4.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《快板》    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快板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15分钟      刘某某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5.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《朋友》   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歌曲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分钟      钟某某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6.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《只要有你》     歌曲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1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分钟      张某某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7.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《咱爸咱妈》     小品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15分钟      张某某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8.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《红包开奖》     抽奖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30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分钟   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全体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9.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《领导致辞》     讲话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15分钟      王经理</w:t>
                            </w:r>
                          </w:p>
                          <w:p>
                            <w:pPr>
                              <w:spacing w:line="700" w:lineRule="exact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10.  《明天会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更好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》   合唱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15分钟   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全体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75pt;margin-top:183.75pt;height:370.5pt;width:484.5pt;mso-position-horizontal-relative:margin;z-index:251663360;mso-width-relative:page;mso-height-relative:page;" filled="f" stroked="f" coordsize="21600,21600" o:gfxdata="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FVpbNDbAAAADAEAAA8AAAAAAAAAAQAgAAAAIgAA&#10;AGRycy9kb3ducmV2LnhtbFBLAQIUABQAAAAIAIdO4kDN2zu1PgIAAHU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01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《开门红》       舞蹈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10分钟      张某某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2.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《诗歌朗诵》     朗诵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20分钟      李某某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《一家人》       小品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15分钟      李某某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4.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《快板》    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快板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15分钟      刘某某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5.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《朋友》   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歌曲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10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分钟      钟某某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6.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《只要有你》     歌曲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1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分钟      张某某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7.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《咱爸咱妈》     小品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15分钟      张某某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8.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《红包开奖》     抽奖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30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分钟   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全体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9.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《领导致辞》     讲话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15分钟      王经理</w:t>
                      </w:r>
                    </w:p>
                    <w:p>
                      <w:pPr>
                        <w:spacing w:line="700" w:lineRule="exact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10.  《明天会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更好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》   合唱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15分钟      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全体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-381000</wp:posOffset>
                </wp:positionH>
                <wp:positionV relativeFrom="paragraph">
                  <wp:posOffset>1885950</wp:posOffset>
                </wp:positionV>
                <wp:extent cx="6153150" cy="6394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639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C000"/>
                                <w:sz w:val="3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C000"/>
                                <w:sz w:val="36"/>
                              </w:rPr>
                              <w:t xml:space="preserve">序号   节目名称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C000"/>
                                <w:sz w:val="36"/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C000"/>
                                <w:sz w:val="36"/>
                              </w:rPr>
                              <w:t xml:space="preserve">类型  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C000"/>
                                <w:sz w:val="36"/>
                              </w:rPr>
                              <w:t>时间        表演者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0pt;margin-top:148.5pt;height:50.35pt;width:484.5pt;mso-position-horizontal-relative:margin;z-index:251661312;mso-width-relative:page;mso-height-relative:page;" filled="f" stroked="f" coordsize="21600,21600" o:gfxdata="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NDcqa3AAAAAsBAAAPAAAAAAAAAAEAIAAAACIA&#10;AABkcnMvZG93bnJldi54bWxQSwECFAAUAAAACACHTuJABjKp0z4CAAB0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C000"/>
                          <w:sz w:val="36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C000"/>
                          <w:sz w:val="36"/>
                        </w:rPr>
                        <w:t xml:space="preserve">序号   节目名称   </w:t>
                      </w:r>
                      <w:r>
                        <w:rPr>
                          <w:rFonts w:ascii="微软雅黑" w:hAnsi="微软雅黑" w:eastAsia="微软雅黑"/>
                          <w:color w:val="FFC000"/>
                          <w:sz w:val="36"/>
                        </w:rPr>
                        <w:t xml:space="preserve">     </w:t>
                      </w:r>
                      <w:r>
                        <w:rPr>
                          <w:rFonts w:hint="eastAsia" w:ascii="微软雅黑" w:hAnsi="微软雅黑" w:eastAsia="微软雅黑"/>
                          <w:color w:val="FFC000"/>
                          <w:sz w:val="36"/>
                        </w:rPr>
                        <w:t xml:space="preserve">类型   </w:t>
                      </w:r>
                      <w:r>
                        <w:rPr>
                          <w:rFonts w:ascii="微软雅黑" w:hAnsi="微软雅黑" w:eastAsia="微软雅黑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ascii="微软雅黑" w:hAnsi="微软雅黑" w:eastAsia="微软雅黑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/>
                          <w:color w:val="FFC000"/>
                          <w:sz w:val="36"/>
                        </w:rPr>
                        <w:t>时间        表演者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-352425</wp:posOffset>
                </wp:positionH>
                <wp:positionV relativeFrom="paragraph">
                  <wp:posOffset>7524750</wp:posOffset>
                </wp:positionV>
                <wp:extent cx="6153150" cy="176212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1762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00" w:lineRule="exact"/>
                              <w:ind w:firstLine="740" w:firstLineChars="200"/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至此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今天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的活动到此结束，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非常感谢大家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的热情参与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和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配合，希望大家在新的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岁月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里面再接再厉，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勇攀高峰；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创造更加辉煌的明天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！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75pt;margin-top:592.5pt;height:138.75pt;width:484.5pt;mso-position-horizontal-relative:margin;z-index:251665408;mso-width-relative:page;mso-height-relative:page;" filled="f" stroked="f" coordsize="21600,21600" o:gfxdata="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MEUqdTcAAAADQEAAA8AAAAAAAAAAQAgAAAA&#10;IgAAAGRycy9kb3ducmV2LnhtbFBLAQIUABQAAAAIAIdO4kA4UXzTQAIAAHUEAAAOAAAAAAAAAAEA&#10;IAAAACs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00" w:lineRule="exact"/>
                        <w:ind w:firstLine="740" w:firstLineChars="200"/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至此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今天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的活动到此结束，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非常感谢大家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的热情参与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和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配合，希望大家在新的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岁月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里面再接再厉，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勇攀高峰；</w:t>
                      </w:r>
                      <w: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创造更加辉煌的明天</w:t>
                      </w:r>
                      <w:r>
                        <w:rPr>
                          <w:rFonts w:hint="eastAsia"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！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-352425</wp:posOffset>
                </wp:positionH>
                <wp:positionV relativeFrom="paragraph">
                  <wp:posOffset>7000875</wp:posOffset>
                </wp:positionV>
                <wp:extent cx="6153150" cy="81915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color w:val="FFC000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FFC000"/>
                                <w:sz w:val="37"/>
                                <w:szCs w:val="37"/>
                              </w:rPr>
                              <w:t>结束词</w:t>
                            </w:r>
                            <w:r>
                              <w:rPr>
                                <w:rFonts w:ascii="微软雅黑" w:hAnsi="微软雅黑" w:eastAsia="微软雅黑"/>
                                <w:color w:val="FFC000"/>
                                <w:sz w:val="37"/>
                                <w:szCs w:val="37"/>
                              </w:rPr>
                              <w:t>：</w:t>
                            </w:r>
                          </w:p>
                          <w:p>
                            <w:pPr>
                              <w:rPr>
                                <w:rFonts w:ascii="微软雅黑" w:hAnsi="微软雅黑" w:eastAsia="微软雅黑"/>
                                <w:color w:val="FFFFFF" w:themeColor="background1"/>
                                <w:sz w:val="37"/>
                                <w:szCs w:val="37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7.75pt;margin-top:551.25pt;height:64.5pt;width:484.5pt;mso-position-horizontal-relative:margin;z-index:251664384;mso-width-relative:page;mso-height-relative:page;" filled="f" stroked="f" coordsize="21600,21600" o:gfxdata="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mMVca3AAAAA0BAAAPAAAAAAAAAAEAIAAAACIA&#10;AABkcnMvZG93bnJldi54bWxQSwECFAAUAAAACACHTuJAk7M+8D4CAAB0BAAADgAAAAAAAAABACAA&#10;AAAr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color w:val="FFC000"/>
                          <w:sz w:val="37"/>
                          <w:szCs w:val="37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FFC000"/>
                          <w:sz w:val="37"/>
                          <w:szCs w:val="37"/>
                        </w:rPr>
                        <w:t>结束词</w:t>
                      </w:r>
                      <w:r>
                        <w:rPr>
                          <w:rFonts w:ascii="微软雅黑" w:hAnsi="微软雅黑" w:eastAsia="微软雅黑"/>
                          <w:color w:val="FFC000"/>
                          <w:sz w:val="37"/>
                          <w:szCs w:val="37"/>
                        </w:rPr>
                        <w:t>：</w:t>
                      </w:r>
                    </w:p>
                    <w:p>
                      <w:pPr>
                        <w:rPr>
                          <w:rFonts w:ascii="微软雅黑" w:hAnsi="微软雅黑" w:eastAsia="微软雅黑"/>
                          <w:color w:val="FFFFFF" w:themeColor="background1"/>
                          <w:sz w:val="37"/>
                          <w:szCs w:val="37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548245" cy="10677525"/>
                <wp:effectExtent l="0" t="0" r="0" b="952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8245" cy="10677525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top:-72pt;height:840.75pt;width:594.35pt;mso-position-horizontal:left;mso-position-horizontal-relative:page;z-index:251659264;v-text-anchor:middle;mso-width-relative:page;mso-height-relative:page;" filled="t" stroked="f" coordsize="21600,21600" o:gfxdata="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1390650</wp:posOffset>
                </wp:positionH>
                <wp:positionV relativeFrom="paragraph">
                  <wp:posOffset>419100</wp:posOffset>
                </wp:positionV>
                <wp:extent cx="5734050" cy="17907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0" cy="179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b/>
                                <w:color w:val="FBC605"/>
                                <w:spacing w:val="80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color w:val="FBC605"/>
                                <w:spacing w:val="80"/>
                                <w:sz w:val="120"/>
                                <w:szCs w:val="12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.5pt;margin-top:33pt;height:141pt;width:451.5pt;mso-position-horizontal-relative:margin;z-index:251660288;mso-width-relative:page;mso-height-relative:page;" filled="f" stroked="f" coordsize="21600,21600" o:gfxdata="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b/>
                          <w:color w:val="FBC605"/>
                          <w:spacing w:val="80"/>
                          <w:sz w:val="120"/>
                          <w:szCs w:val="120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color w:val="FBC605"/>
                          <w:spacing w:val="80"/>
                          <w:sz w:val="120"/>
                          <w:szCs w:val="12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rightMargin">
                  <wp:posOffset>-1797685</wp:posOffset>
                </wp:positionH>
                <wp:positionV relativeFrom="paragraph">
                  <wp:posOffset>-438150</wp:posOffset>
                </wp:positionV>
                <wp:extent cx="3762375" cy="63881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2375" cy="638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微软雅黑" w:hAnsi="微软雅黑" w:eastAsia="微软雅黑"/>
                                <w:i/>
                                <w:color w:val="FFFFFF" w:themeColor="background1"/>
                                <w:sz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微软雅黑" w:hAnsi="微软雅黑" w:eastAsia="微软雅黑"/>
                                <w:i/>
                                <w:color w:val="FFFFFF" w:themeColor="background1"/>
                                <w:sz w:val="44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Company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3.75pt;margin-top:37.5pt;height:50.3pt;width:296.25pt;mso-position-horizontal-relative:page;mso-position-vertical-relative:page;z-index:251662336;mso-width-relative:page;mso-height-relative:page;" filled="f" stroked="f" coordsize="21600,21600" o:gfxdata="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fhAjndsAAAALAQAADwAAAAAAAAABACAA&#10;AAAiAAAAZHJzL2Rvd25yZXYueG1sUEsBAhQAFAAAAAgAh07iQDQfbEtDAgAAdgQAAA4AAAAAAAAA&#10;AQAgAAAAKg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i/>
                          <w:color w:val="FFFFFF" w:themeColor="background1"/>
                          <w:sz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i/>
                          <w:color w:val="FFFFFF" w:themeColor="background1"/>
                          <w:sz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Company name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274310" cy="496570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3476791"/>
    <w:rsid w:val="000449CF"/>
    <w:rsid w:val="000A6AF4"/>
    <w:rsid w:val="0017230F"/>
    <w:rsid w:val="001B092B"/>
    <w:rsid w:val="002A1C37"/>
    <w:rsid w:val="003421E4"/>
    <w:rsid w:val="0037171D"/>
    <w:rsid w:val="003E0A69"/>
    <w:rsid w:val="003E7F05"/>
    <w:rsid w:val="00421B8E"/>
    <w:rsid w:val="00491E6C"/>
    <w:rsid w:val="004E0A64"/>
    <w:rsid w:val="005652A4"/>
    <w:rsid w:val="005D466F"/>
    <w:rsid w:val="006002BC"/>
    <w:rsid w:val="00673939"/>
    <w:rsid w:val="00801B2D"/>
    <w:rsid w:val="00814E36"/>
    <w:rsid w:val="008E498C"/>
    <w:rsid w:val="009735CD"/>
    <w:rsid w:val="00BB4961"/>
    <w:rsid w:val="00BF62B7"/>
    <w:rsid w:val="00C647FE"/>
    <w:rsid w:val="00C75001"/>
    <w:rsid w:val="00CC1438"/>
    <w:rsid w:val="00E3105D"/>
    <w:rsid w:val="00EC476B"/>
    <w:rsid w:val="00EE05AF"/>
    <w:rsid w:val="00F13E17"/>
    <w:rsid w:val="00F932DA"/>
    <w:rsid w:val="00FD39BA"/>
    <w:rsid w:val="00FF45CF"/>
    <w:rsid w:val="03476791"/>
    <w:rsid w:val="33FC42E5"/>
    <w:rsid w:val="398358F6"/>
    <w:rsid w:val="79BA0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2a1ac36d-81fb-47b4-a874-aeaeb78fc2c1\&#27963;&#21160;&#26202;&#20250;&#33410;&#30446;&#21333;&#36890;&#29992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活动晚会节目单通用.docx</Template>
  <Pages>1</Pages>
  <Words>0</Words>
  <Characters>0</Characters>
  <Lines>1</Lines>
  <Paragraphs>1</Paragraphs>
  <TotalTime>4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2021-12-23T02:51:00Z</dcterms:created>
  <dc:creator>文档存本地丢失不负责</dc:creator>
  <cp:lastModifiedBy>文档存本地丢失不负责</cp:lastModifiedBy>
  <dcterms:modified xsi:type="dcterms:W3CDTF">2021-12-23T03:04:15Z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v1.0_mb_MaIt1LRKp9PlMrmAQn8sYw==</vt:lpwstr>
  </property>
  <property fmtid="{D5CDD505-2E9C-101B-9397-08002B2CF9AE}" pid="4" name="ICV">
    <vt:lpwstr>C6D4C52C2F8F46149089246FE906E7C7</vt:lpwstr>
  </property>
</Properties>
</file>