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bookmarkStart w:id="0" w:name="_GoBack"/>
      <w:bookmarkEnd w:id="0"/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-402590</wp:posOffset>
            </wp:positionH>
            <wp:positionV relativeFrom="paragraph">
              <wp:posOffset>-215265</wp:posOffset>
            </wp:positionV>
            <wp:extent cx="1236980" cy="447040"/>
            <wp:effectExtent l="0" t="0" r="127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6980" cy="44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BE1B7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436245</wp:posOffset>
                </wp:positionH>
                <wp:positionV relativeFrom="paragraph">
                  <wp:posOffset>1490345</wp:posOffset>
                </wp:positionV>
                <wp:extent cx="4399280" cy="5238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928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700" w:lineRule="exact"/>
                              <w:ind w:right="278"/>
                              <w:jc w:val="center"/>
                              <w:rPr>
                                <w:rFonts w:ascii="汉仪大宋简" w:hAnsi="阿里巴巴普惠体 R" w:eastAsia="汉仪大宋简" w:cs="阿里巴巴普惠体 R"/>
                                <w:color w:val="FFFFFF" w:themeColor="background1"/>
                                <w:sz w:val="56"/>
                                <w:szCs w:val="8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大宋简" w:hAnsi="阿里巴巴普惠体 R" w:eastAsia="汉仪大宋简" w:cs="阿里巴巴普惠体 R"/>
                                <w:color w:val="FFFFFF" w:themeColor="background1"/>
                                <w:sz w:val="56"/>
                                <w:szCs w:val="8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新征程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56"/>
                                <w:szCs w:val="8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•</w:t>
                            </w:r>
                            <w:r>
                              <w:rPr>
                                <w:rFonts w:hint="eastAsia" w:ascii="汉仪大宋简" w:hAnsi="阿里巴巴普惠体 R" w:eastAsia="汉仪大宋简" w:cs="阿里巴巴普惠体 R"/>
                                <w:color w:val="FFFFFF" w:themeColor="background1"/>
                                <w:sz w:val="56"/>
                                <w:szCs w:val="8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再出发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.35pt;margin-top:117.35pt;height:41.25pt;width:346.4pt;z-index:251667456;mso-width-relative:page;mso-height-relative:page;" filled="f" stroked="f" coordsize="21600,21600" o:gfxdata="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pIbSW2wAAAAoBAAAPAAAAAAAAAAEAIAAA&#10;ACIAAABkcnMvZG93bnJldi54bWxQSwECFAAUAAAACACHTuJAPdblxEICAAB0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700" w:lineRule="exact"/>
                        <w:ind w:right="278"/>
                        <w:jc w:val="center"/>
                        <w:rPr>
                          <w:rFonts w:ascii="汉仪大宋简" w:hAnsi="阿里巴巴普惠体 R" w:eastAsia="汉仪大宋简" w:cs="阿里巴巴普惠体 R"/>
                          <w:color w:val="FFFFFF" w:themeColor="background1"/>
                          <w:sz w:val="56"/>
                          <w:szCs w:val="8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大宋简" w:hAnsi="阿里巴巴普惠体 R" w:eastAsia="汉仪大宋简" w:cs="阿里巴巴普惠体 R"/>
                          <w:color w:val="FFFFFF" w:themeColor="background1"/>
                          <w:sz w:val="56"/>
                          <w:szCs w:val="8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新征程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56"/>
                          <w:szCs w:val="8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•</w:t>
                      </w:r>
                      <w:r>
                        <w:rPr>
                          <w:rFonts w:hint="eastAsia" w:ascii="汉仪大宋简" w:hAnsi="阿里巴巴普惠体 R" w:eastAsia="汉仪大宋简" w:cs="阿里巴巴普惠体 R"/>
                          <w:color w:val="FFFFFF" w:themeColor="background1"/>
                          <w:sz w:val="56"/>
                          <w:szCs w:val="8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再出发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-678815</wp:posOffset>
                </wp:positionH>
                <wp:positionV relativeFrom="paragraph">
                  <wp:posOffset>720090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200" w:lineRule="exact"/>
                              <w:jc w:val="center"/>
                              <w:rPr>
                                <w:rFonts w:ascii="阿里巴巴普惠体 H" w:hAnsi="阿里巴巴普惠体 H" w:eastAsia="阿里巴巴普惠体 H" w:cs="阿里巴巴普惠体 H"/>
                                <w:color w:val="FFFFFF" w:themeColor="background1"/>
                                <w:sz w:val="100"/>
                                <w:szCs w:val="10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H" w:hAnsi="阿里巴巴普惠体 H" w:eastAsia="阿里巴巴普惠体 H" w:cs="阿里巴巴普惠体 H"/>
                                <w:color w:val="FFFFFF" w:themeColor="background1"/>
                                <w:sz w:val="100"/>
                                <w:szCs w:val="10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某某公司年会节</w:t>
                            </w:r>
                            <w:r>
                              <w:rPr>
                                <w:rFonts w:ascii="阿里巴巴普惠体 H" w:hAnsi="阿里巴巴普惠体 H" w:eastAsia="阿里巴巴普惠体 H" w:cs="阿里巴巴普惠体 H"/>
                                <w:color w:val="FFFFFF" w:themeColor="background1"/>
                                <w:sz w:val="100"/>
                                <w:szCs w:val="10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45pt;margin-top:56.7pt;height:75.4pt;width:521.95pt;z-index:251662336;mso-width-relative:page;mso-height-relative:page;" filled="f" stroked="f" coordsize="21600,21600" o:gfxdata="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iD10u3QAAAAwBAAAPAAAAAAAA&#10;AAEAIAAAACIAAABkcnMvZG93bnJldi54bWxQSwECFAAUAAAACACHTuJAxyhlnkYCAAB6BAAADgAA&#10;AAAAAAABACAAAAAs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200" w:lineRule="exact"/>
                        <w:jc w:val="center"/>
                        <w:rPr>
                          <w:rFonts w:ascii="阿里巴巴普惠体 H" w:hAnsi="阿里巴巴普惠体 H" w:eastAsia="阿里巴巴普惠体 H" w:cs="阿里巴巴普惠体 H"/>
                          <w:color w:val="FFFFFF" w:themeColor="background1"/>
                          <w:sz w:val="100"/>
                          <w:szCs w:val="10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H" w:hAnsi="阿里巴巴普惠体 H" w:eastAsia="阿里巴巴普惠体 H" w:cs="阿里巴巴普惠体 H"/>
                          <w:color w:val="FFFFFF" w:themeColor="background1"/>
                          <w:sz w:val="100"/>
                          <w:szCs w:val="10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某某公司年会节</w:t>
                      </w:r>
                      <w:r>
                        <w:rPr>
                          <w:rFonts w:ascii="阿里巴巴普惠体 H" w:hAnsi="阿里巴巴普惠体 H" w:eastAsia="阿里巴巴普惠体 H" w:cs="阿里巴巴普惠体 H"/>
                          <w:color w:val="FFFFFF" w:themeColor="background1"/>
                          <w:sz w:val="100"/>
                          <w:szCs w:val="10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目单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358775</wp:posOffset>
                </wp:positionH>
                <wp:positionV relativeFrom="paragraph">
                  <wp:posOffset>118745</wp:posOffset>
                </wp:positionV>
                <wp:extent cx="4553585" cy="76454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764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000" w:lineRule="exact"/>
                              <w:jc w:val="center"/>
                              <w:rPr>
                                <w:rFonts w:ascii="阿里巴巴普惠体 H" w:hAnsi="阿里巴巴普惠体 H" w:eastAsia="阿里巴巴普惠体 H" w:cs="阿里巴巴普惠体 H"/>
                                <w:color w:val="FFFFFF" w:themeColor="background1"/>
                                <w:sz w:val="96"/>
                                <w:szCs w:val="14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H" w:hAnsi="阿里巴巴普惠体 H" w:eastAsia="阿里巴巴普惠体 H" w:cs="阿里巴巴普惠体 H"/>
                                <w:color w:val="FFFFFF" w:themeColor="background1"/>
                                <w:sz w:val="96"/>
                                <w:szCs w:val="14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rFonts w:ascii="阿里巴巴普惠体 H" w:hAnsi="阿里巴巴普惠体 H" w:eastAsia="阿里巴巴普惠体 H" w:cs="阿里巴巴普惠体 H"/>
                                <w:color w:val="FFFFFF" w:themeColor="background1"/>
                                <w:sz w:val="96"/>
                                <w:szCs w:val="14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25pt;margin-top:9.35pt;height:60.2pt;width:358.55pt;z-index:251663360;mso-width-relative:page;mso-height-relative:page;" filled="f" stroked="f" coordsize="21600,21600" o:gfxdata="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De9Ea2gAAAAkBAAAPAAAAAAAAAAEAIAAA&#10;ACIAAABkcnMvZG93bnJldi54bWxQSwECFAAUAAAACACHTuJAEpzwZkMCAAB2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000" w:lineRule="exact"/>
                        <w:jc w:val="center"/>
                        <w:rPr>
                          <w:rFonts w:ascii="阿里巴巴普惠体 H" w:hAnsi="阿里巴巴普惠体 H" w:eastAsia="阿里巴巴普惠体 H" w:cs="阿里巴巴普惠体 H"/>
                          <w:color w:val="FFFFFF" w:themeColor="background1"/>
                          <w:sz w:val="96"/>
                          <w:szCs w:val="14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H" w:hAnsi="阿里巴巴普惠体 H" w:eastAsia="阿里巴巴普惠体 H" w:cs="阿里巴巴普惠体 H"/>
                          <w:color w:val="FFFFFF" w:themeColor="background1"/>
                          <w:sz w:val="96"/>
                          <w:szCs w:val="14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20</w:t>
                      </w:r>
                      <w:r>
                        <w:rPr>
                          <w:rFonts w:ascii="阿里巴巴普惠体 H" w:hAnsi="阿里巴巴普惠体 H" w:eastAsia="阿里巴巴普惠体 H" w:cs="阿里巴巴普惠体 H"/>
                          <w:color w:val="FFFFFF" w:themeColor="background1"/>
                          <w:sz w:val="96"/>
                          <w:szCs w:val="14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2660650</wp:posOffset>
                </wp:positionH>
                <wp:positionV relativeFrom="paragraph">
                  <wp:posOffset>2911475</wp:posOffset>
                </wp:positionV>
                <wp:extent cx="3519170" cy="6035040"/>
                <wp:effectExtent l="0" t="0" r="0" b="381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9170" cy="6035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8.联唱《闹新春》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(1)《万事如意》(表演者：XXX、XXX)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(2)《小镇姑娘》(表演者：XXX)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(4)《奔跑》(表演者：XXX)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(5)《最炫小苹果》(表演者：XXX)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9.相声《我忍不了》(表演者：XXX、XXX)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10.创意儿童节目《自古英雄出少年》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11.歌曲《回家的路》(表演者：XXX)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12.小品《车站奇遇》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13.歌曲《当你老了》(表演者：XXX)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14.歌曲《拉住妈妈的手》(表演者：XXX)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9.5pt;margin-top:229.25pt;height:475.2pt;width:277.1pt;z-index:251666432;mso-width-relative:page;mso-height-relative:page;" filled="f" stroked="f" coordsize="21600,21600" o:gfxdata="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c69OM3AAAAAwBAAAPAAAAAAAAAAEAIAAA&#10;ACIAAABkcnMvZG93bnJldi54bWxQSwECFAAUAAAACACHTuJAnWSJQ0ECAAB3BAAADgAAAAAAAAAB&#10;ACAAAAAr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8.联唱《闹新春》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(1)《万事如意》(表演者：XXX、XXX)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(2)《小镇姑娘》(表演者：XXX)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(3)京剧《三家店》选段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(4)《奔跑》(表演者：XXX)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(5)《最炫小苹果》(表演者：XXX)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9.相声《我忍不了》(表演者：XXX、XXX)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10.创意儿童节目《自古英雄出少年》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11.歌曲《回家的路》(表演者：XXX)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12.小品《车站奇遇》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13.歌曲《当你老了》(表演者：XXX)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14.歌曲《拉住妈妈的手》(表演者：XXX)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-470535</wp:posOffset>
                </wp:positionH>
                <wp:positionV relativeFrom="paragraph">
                  <wp:posOffset>2907030</wp:posOffset>
                </wp:positionV>
                <wp:extent cx="3444875" cy="63855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6385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1.开场《四世同堂合家欢》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2.歌曲《中华好儿孙》(演唱：营销部)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3.小品《喜乐街》(表演：企划部)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4.联唱《闹新春》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(1)《万事如意》(表演者：XXX、XXX)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(2)《小镇姑娘》(表演者：XXX)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(4)《奔跑》(表演者：XXX)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(5)《最炫小苹果》(表演者：XXX)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5.相声《我忍不了》(表演者：XXX、XXX)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6.创意儿童节目《自古英雄出少年》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7.歌曲《回家的路》(表演者：XXX)</w:t>
                            </w:r>
                          </w:p>
                          <w:p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7.05pt;margin-top:228.9pt;height:502.8pt;width:271.25pt;z-index:251664384;mso-width-relative:page;mso-height-relative:page;" filled="f" stroked="f" coordsize="21600,21600" o:gfxdata="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Q/57k3AAAAAwBAAAPAAAAAAAAAAEA&#10;IAAAACIAAABkcnMvZG93bnJldi54bWxQSwECFAAUAAAACACHTuJAkFYVhkQCAAB3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1.开场《四世同堂合家欢》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2.歌曲《中华好儿孙》(演唱：营销部)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3.小品《喜乐街》(表演：企划部)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4.联唱《闹新春》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(1)《万事如意》(表演者：XXX、XXX)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(2)《小镇姑娘》(表演者：XXX)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(3)京剧《三家店》选段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(4)《奔跑》(表演者：XXX)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(5)《最炫小苹果》(表演者：XXX)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5.相声《我忍不了》(表演者：XXX、XXX)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6.创意儿童节目《自古英雄出少年》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7.歌曲《回家的路》(表演者：XXX)</w:t>
                      </w:r>
                    </w:p>
                    <w:p>
                      <w:pPr>
                        <w:spacing w:line="600" w:lineRule="auto"/>
                        <w:ind w:right="278"/>
                        <w:jc w:val="left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711200</wp:posOffset>
                </wp:positionH>
                <wp:positionV relativeFrom="paragraph">
                  <wp:posOffset>2354580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600" w:lineRule="exact"/>
                              <w:jc w:val="center"/>
                              <w:rPr>
                                <w:rFonts w:ascii="阿里巴巴普惠体 R" w:hAnsi="阿里巴巴普惠体 R" w:eastAsia="阿里巴巴普惠体 R" w:cs="阿里巴巴普惠体 R"/>
                                <w:color w:val="FFFFFF" w:themeColor="background1"/>
                                <w:sz w:val="44"/>
                                <w:szCs w:val="4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阿里巴巴普惠体 R" w:hAnsi="阿里巴巴普惠体 R" w:eastAsia="阿里巴巴普惠体 R" w:cs="阿里巴巴普惠体 R"/>
                                <w:color w:val="FFFFFF" w:themeColor="background1"/>
                                <w:sz w:val="44"/>
                                <w:szCs w:val="4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pt;margin-top:185.4pt;height:37.7pt;width:301.05pt;z-index:251665408;mso-width-relative:page;mso-height-relative:page;" filled="f" stroked="f" coordsize="21600,21600" o:gfxdata="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FWJK8dsAAAALAQAADwAAAAAAAAABACAA&#10;AAAiAAAAZHJzL2Rvd25yZXYueG1sUEsBAhQAFAAAAAgAh07iQEty63BDAgAAdA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jc w:val="center"/>
                        <w:rPr>
                          <w:rFonts w:ascii="阿里巴巴普惠体 R" w:hAnsi="阿里巴巴普惠体 R" w:eastAsia="阿里巴巴普惠体 R" w:cs="阿里巴巴普惠体 R"/>
                          <w:color w:val="FFFFFF" w:themeColor="background1"/>
                          <w:sz w:val="44"/>
                          <w:szCs w:val="4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阿里巴巴普惠体 R" w:hAnsi="阿里巴巴普惠体 R" w:eastAsia="阿里巴巴普惠体 R" w:cs="阿里巴巴普惠体 R"/>
                          <w:color w:val="FFFFFF" w:themeColor="background1"/>
                          <w:sz w:val="44"/>
                          <w:szCs w:val="4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-591185</wp:posOffset>
                </wp:positionH>
                <wp:positionV relativeFrom="paragraph">
                  <wp:posOffset>2277745</wp:posOffset>
                </wp:positionV>
                <wp:extent cx="6466840" cy="7000240"/>
                <wp:effectExtent l="0" t="0" r="10160" b="1079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6840" cy="7000091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6.55pt;margin-top:179.35pt;height:551.2pt;width:509.2pt;z-index:251661312;v-text-anchor:middle;mso-width-relative:page;mso-height-relative:page;" filled="f" stroked="t" coordsize="21600,21600" o:gfxdata="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2n4bxtsAAAAMAQAADwAAAAAAAAABACAAAAAiAAAAZHJzL2Rvd25yZXYueG1sUEsBAhQAFAAAAAgA&#10;h07iQO/fckNbAgAAtAQAAA4AAAAAAAAAAQAgAAAAKgEAAGRycy9lMm9Eb2MueG1sUEsFBgAAAAAG&#10;AAYAWQEAAPcFAAAAAA==&#10;">
                <v:fill on="f" focussize="0,0"/>
                <v:stroke color="#FFFFFF [3212]" joinstyle="round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1pt;margin-top:-72pt;height:841.85pt;width:595.25pt;mso-position-horizontal-relative:margin;mso-position-vertical-relative:margin;z-index:251659264;v-text-anchor:middle;mso-width-relative:page;mso-height-relative:page;" filled="t" stroked="f" coordsize="21600,21600" o:gfxdata="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">
                <v:fill type="frame" on="t" focussize="0,0" recolor="t" rotate="t" r:id="rId5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7C6772CD-0AFC-42B1-8B38-E6A4C0BBFA86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27D5D2AF-1054-4B5D-87F2-9F282F7AD55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3" w:fontKey="{70A9085E-1DCF-4688-8865-CCAEB6B4EB6A}"/>
  </w:font>
  <w:font w:name="汉仪大宋简">
    <w:panose1 w:val="02010609000101010101"/>
    <w:charset w:val="86"/>
    <w:family w:val="modern"/>
    <w:pitch w:val="default"/>
    <w:sig w:usb0="00000001" w:usb1="080E0800" w:usb2="00000002" w:usb3="00000000" w:csb0="00040000" w:csb1="00000000"/>
    <w:embedRegular r:id="rId4" w:fontKey="{E2DA8697-9BF0-400C-ACFE-262DD1C8D92B}"/>
  </w:font>
  <w:font w:name="阿里巴巴普惠体 R">
    <w:panose1 w:val="00020600040101010101"/>
    <w:charset w:val="86"/>
    <w:family w:val="roman"/>
    <w:pitch w:val="default"/>
    <w:sig w:usb0="A00002FF" w:usb1="7ACF7CFB" w:usb2="0000001E" w:usb3="00000000" w:csb0="0004009F" w:csb1="00000000"/>
    <w:embedRegular r:id="rId5" w:fontKey="{7D5603F1-6D97-423E-B8AB-4C1B38907614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6" w:fontKey="{E1F09B0A-8AAD-40AF-9B78-A65DF05E6A37}"/>
  </w:font>
  <w:font w:name="阿里巴巴普惠体 H">
    <w:panose1 w:val="00020600040101010101"/>
    <w:charset w:val="86"/>
    <w:family w:val="roman"/>
    <w:pitch w:val="default"/>
    <w:sig w:usb0="A00002FF" w:usb1="4ACF7CFB" w:usb2="0000001E" w:usb3="00000000" w:csb0="0004009F" w:csb1="00000000"/>
    <w:embedRegular r:id="rId7" w:fontKey="{2AEFEAD9-3005-4E5A-A5D7-CB0DDBBD7C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embedSystem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8D292B"/>
    <w:rsid w:val="00026653"/>
    <w:rsid w:val="000335DB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D25A9"/>
    <w:rsid w:val="001E30EA"/>
    <w:rsid w:val="002366BC"/>
    <w:rsid w:val="00245249"/>
    <w:rsid w:val="002751A3"/>
    <w:rsid w:val="0027764A"/>
    <w:rsid w:val="002A3F7F"/>
    <w:rsid w:val="002D7FB0"/>
    <w:rsid w:val="002E07D3"/>
    <w:rsid w:val="0031542A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A3CF1"/>
    <w:rsid w:val="004B6808"/>
    <w:rsid w:val="004E1683"/>
    <w:rsid w:val="005268B6"/>
    <w:rsid w:val="0053148C"/>
    <w:rsid w:val="005420D4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1522C"/>
    <w:rsid w:val="007714F0"/>
    <w:rsid w:val="00783F4C"/>
    <w:rsid w:val="007B2ACF"/>
    <w:rsid w:val="007C3AB3"/>
    <w:rsid w:val="007E03DA"/>
    <w:rsid w:val="007E6BB4"/>
    <w:rsid w:val="00807096"/>
    <w:rsid w:val="00821185"/>
    <w:rsid w:val="00831F11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4A2E"/>
    <w:rsid w:val="00B030D6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DE706A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  <w:rsid w:val="1C8D2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9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3"/>
    <w:qFormat/>
    <w:uiPriority w:val="99"/>
    <w:rPr>
      <w:sz w:val="18"/>
      <w:szCs w:val="18"/>
    </w:rPr>
  </w:style>
  <w:style w:type="paragraph" w:customStyle="1" w:styleId="11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e67c0ffc-475d-49f0-be31-1c21beefaa68\&#24180;&#20250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9934F98-474C-483E-9536-3AA4519822E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年会节目单.docx</Template>
  <Pages>1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2021-12-23T02:51:00Z</dcterms:created>
  <dc:creator>文档存本地丢失不负责</dc:creator>
  <cp:lastModifiedBy>文档存本地丢失不负责</cp:lastModifiedBy>
  <dcterms:modified xsi:type="dcterms:W3CDTF">2021-12-23T03:05:34Z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v1.0_mb_1Agh5Ofl5AH44/UGqd4vqA==</vt:lpwstr>
  </property>
  <property fmtid="{D5CDD505-2E9C-101B-9397-08002B2CF9AE}" pid="4" name="ICV">
    <vt:lpwstr>6E2D14F40F714A1A83731ADC04EBA90E</vt:lpwstr>
  </property>
</Properties>
</file>