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 w:themeColor="background1"/>
  <w:body>
    <w:p>
      <w:bookmarkStart w:id="0" w:name="_GoBack"/>
      <w:bookmarkEnd w:id="0"/>
    </w:p>
    <w:p>
      <w:pPr>
        <w:widowControl/>
        <w:jc w:val="left"/>
      </w:pPr>
      <w:r>
        <w:rPr>
          <w:rFonts w:ascii="微软雅黑" w:hAnsi="微软雅黑" w:eastAsia="微软雅黑"/>
          <w:color w:val="31859C" w:themeColor="accent5" w:themeShade="BF"/>
          <w:sz w:val="36"/>
          <w:szCs w:val="4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598805</wp:posOffset>
                </wp:positionH>
                <wp:positionV relativeFrom="paragraph">
                  <wp:posOffset>8354695</wp:posOffset>
                </wp:positionV>
                <wp:extent cx="3823335" cy="47879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3335" cy="478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600" w:lineRule="exact"/>
                              <w:jc w:val="center"/>
                              <w:rPr>
                                <w:rFonts w:hint="eastAsia" w:ascii="隶书" w:hAnsi="微软雅黑" w:eastAsia="隶书"/>
                                <w:color w:val="F5E98F"/>
                                <w:sz w:val="56"/>
                                <w:szCs w:val="44"/>
                              </w:rPr>
                            </w:pPr>
                            <w:r>
                              <w:rPr>
                                <w:rFonts w:hint="eastAsia" w:ascii="隶书" w:hAnsi="微软雅黑" w:eastAsia="隶书"/>
                                <w:color w:val="F5E98F"/>
                                <w:sz w:val="56"/>
                                <w:szCs w:val="44"/>
                              </w:rPr>
                              <w:t>元旦快乐  跨年晚会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7.15pt;margin-top:657.85pt;height:37.7pt;width:301.05pt;z-index:251664384;mso-width-relative:page;mso-height-relative:page;" filled="f" stroked="f" coordsize="21600,21600" o:gfxdata="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A6TZffcAAAADAEAAA8AAAAAAAAAAQAg&#10;AAAAIgAAAGRycy9kb3ducmV2LnhtbFBLAQIUABQAAAAIAIdO4kDMT5H+QwIAAHQEAAAOAAAAAAAA&#10;AAEAIAAAACs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600" w:lineRule="exact"/>
                        <w:jc w:val="center"/>
                        <w:rPr>
                          <w:rFonts w:hint="eastAsia" w:ascii="隶书" w:hAnsi="微软雅黑" w:eastAsia="隶书"/>
                          <w:color w:val="F5E98F"/>
                          <w:sz w:val="56"/>
                          <w:szCs w:val="44"/>
                        </w:rPr>
                      </w:pPr>
                      <w:r>
                        <w:rPr>
                          <w:rFonts w:hint="eastAsia" w:ascii="隶书" w:hAnsi="微软雅黑" w:eastAsia="隶书"/>
                          <w:color w:val="F5E98F"/>
                          <w:sz w:val="56"/>
                          <w:szCs w:val="44"/>
                        </w:rPr>
                        <w:t>元旦快乐  跨年晚会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2812415</wp:posOffset>
                </wp:positionH>
                <wp:positionV relativeFrom="paragraph">
                  <wp:posOffset>3118485</wp:posOffset>
                </wp:positionV>
                <wp:extent cx="3705860" cy="5120640"/>
                <wp:effectExtent l="0" t="0" r="0" b="381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05860" cy="5120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10.歌曲《拉住妈妈的手》(表演者：XXX)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11.《四世同堂合家欢》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12.歌曲《中华好儿孙》(演唱：营销部)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13.小品《喜乐街》(表演：企划部)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14.联唱《闹新春》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(1)《万事如意》(表演者：XXX、XXX)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(2)《小镇姑娘》(表演者：XXX)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(3)京剧《三家店》选段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(4)《奔跑》(表演者：XXX)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(5)《最炫小苹果》(表演者：XXX)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15.相声《我忍不了》(表演者：XXX、XXX)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16.创意儿童节目《自古英雄出少年》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17.歌曲《回家的路》(表演者：XXX)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18.小品《车站奇遇》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1.45pt;margin-top:245.55pt;height:403.2pt;width:291.8pt;z-index:251661312;mso-width-relative:page;mso-height-relative:page;" filled="f" stroked="f" coordsize="21600,21600" o:gfxdata="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iRAZPN0AAAANAQAADwAAAAAAAAAB&#10;ACAAAAAiAAAAZHJzL2Rvd25yZXYueG1sUEsBAhQAFAAAAAgAh07iQOsrueREAgAAdwQAAA4AAAAA&#10;AAAAAQAgAAAALA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10.歌曲《拉住妈妈的手》(表演者：XXX)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11.《四世同堂合家欢》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12.歌曲《中华好儿孙》(演唱：营销部)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13.小品《喜乐街》(表演：企划部)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14.联唱《闹新春》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(1)《万事如意》(表演者：XXX、XXX)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(2)《小镇姑娘》(表演者：XXX)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(3)京剧《三家店》选段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(4)《奔跑》(表演者：XXX)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(5)《最炫小苹果》(表演者：XXX)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15.相声《我忍不了》(表演者：XXX、XXX)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16.创意儿童节目《自古英雄出少年》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17.歌曲《回家的路》(表演者：XXX)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18.小品《车站奇遇》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-500380</wp:posOffset>
                </wp:positionH>
                <wp:positionV relativeFrom="paragraph">
                  <wp:posOffset>3118485</wp:posOffset>
                </wp:positionV>
                <wp:extent cx="3566160" cy="5120640"/>
                <wp:effectExtent l="0" t="0" r="0" b="381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6160" cy="5120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1.开场《四世同堂合家欢》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2.歌曲《中华好儿孙》(演唱：营销部)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3.小品《喜乐街》(表演：企划部)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4.联唱《闹新春》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(1)《万事如意》(表演者：XXX、XXX)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(2)《小镇姑娘》(表演者：XXX)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(3)京剧《三家店》选段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(4)《奔跑》(表演者：XXX)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(5)《最炫小苹果》(表演者：XXX)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5.相声《我忍不了》(表演者：XXX、XXX)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6.创意儿童节目《自古英雄出少年》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7.歌曲《回家的路》(表演者：XXX)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8.小品《车站奇遇》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  <w:t>9.歌曲《当你老了》(表演者：XXX)</w:t>
                            </w:r>
                          </w:p>
                          <w:p>
                            <w:pPr>
                              <w:spacing w:line="540" w:lineRule="exact"/>
                              <w:ind w:right="278"/>
                              <w:jc w:val="left"/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5E98F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9.4pt;margin-top:245.55pt;height:403.2pt;width:280.8pt;z-index:251660288;mso-width-relative:page;mso-height-relative:page;" filled="f" stroked="f" coordsize="21600,21600" o:gfxdata="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jn8pE90AAAAMAQAADwAAAAAAAAAB&#10;ACAAAAAiAAAAZHJzL2Rvd25yZXYueG1sUEsBAhQAFAAAAAgAh07iQN9/YYBEAgAAdwQAAA4AAAAA&#10;AAAAAQAgAAAALA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1.开场《四世同堂合家欢》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2.歌曲《中华好儿孙》(演唱：营销部)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3.小品《喜乐街》(表演：企划部)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4.联唱《闹新春》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(1)《万事如意》(表演者：XXX、XXX)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(2)《小镇姑娘》(表演者：XXX)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(3)京剧《三家店》选段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(4)《奔跑》(表演者：XXX)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(5)《最炫小苹果》(表演者：XXX)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5.相声《我忍不了》(表演者：XXX、XXX)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6.创意儿童节目《自古英雄出少年》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7.歌曲《回家的路》(表演者：XXX)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8.小品《车站奇遇》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  <w:t>9.歌曲《当你老了》(表演者：XXX)</w:t>
                      </w:r>
                    </w:p>
                    <w:p>
                      <w:pPr>
                        <w:spacing w:line="540" w:lineRule="exact"/>
                        <w:ind w:right="278"/>
                        <w:jc w:val="left"/>
                        <w:rPr>
                          <w:rFonts w:hint="eastAsia" w:ascii="阿里巴巴普惠体 R" w:hAnsi="阿里巴巴普惠体 R" w:eastAsia="阿里巴巴普惠体 R" w:cs="阿里巴巴普惠体 R"/>
                          <w:color w:val="F5E98F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31859C" w:themeColor="accent5" w:themeShade="BF"/>
          <w:sz w:val="36"/>
          <w:szCs w:val="4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1904365</wp:posOffset>
                </wp:positionV>
                <wp:extent cx="5244465" cy="94107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44465" cy="9410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1400" w:lineRule="exact"/>
                              <w:jc w:val="center"/>
                              <w:rPr>
                                <w:rFonts w:hint="eastAsia" w:ascii="隶书" w:hAnsi="微软雅黑" w:eastAsia="隶书"/>
                                <w:color w:val="F5E98F"/>
                                <w:sz w:val="160"/>
                                <w:szCs w:val="160"/>
                              </w:rPr>
                            </w:pPr>
                            <w:r>
                              <w:rPr>
                                <w:rFonts w:hint="eastAsia" w:ascii="隶书" w:hAnsi="微软雅黑" w:eastAsia="隶书"/>
                                <w:color w:val="F5E98F"/>
                                <w:sz w:val="160"/>
                                <w:szCs w:val="160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149.95pt;height:74.1pt;width:412.95pt;mso-position-horizontal-relative:margin;z-index:251662336;mso-width-relative:page;mso-height-relative:page;" filled="f" stroked="f" coordsize="21600,21600" o:gfxdata="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Ci1DaTZAAAACAEAAA8AAAAAAAAAAQAgAAAA&#10;IgAAAGRycy9kb3ducmV2LnhtbFBLAQIUABQAAAAIAIdO4kA5OkBmQwIAAHQEAAAOAAAAAAAAAAEA&#10;IAAAACg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1400" w:lineRule="exact"/>
                        <w:jc w:val="center"/>
                        <w:rPr>
                          <w:rFonts w:hint="eastAsia" w:ascii="隶书" w:hAnsi="微软雅黑" w:eastAsia="隶书"/>
                          <w:color w:val="F5E98F"/>
                          <w:sz w:val="160"/>
                          <w:szCs w:val="160"/>
                        </w:rPr>
                      </w:pPr>
                      <w:r>
                        <w:rPr>
                          <w:rFonts w:hint="eastAsia" w:ascii="隶书" w:hAnsi="微软雅黑" w:eastAsia="隶书"/>
                          <w:color w:val="F5E98F"/>
                          <w:sz w:val="160"/>
                          <w:szCs w:val="160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31859C" w:themeColor="accent5" w:themeShade="BF"/>
          <w:sz w:val="36"/>
          <w:szCs w:val="4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711200</wp:posOffset>
                </wp:positionH>
                <wp:positionV relativeFrom="paragraph">
                  <wp:posOffset>2616835</wp:posOffset>
                </wp:positionV>
                <wp:extent cx="3823335" cy="47879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3335" cy="478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600" w:lineRule="exact"/>
                              <w:jc w:val="center"/>
                              <w:rPr>
                                <w:rFonts w:hint="eastAsia" w:ascii="隶书" w:hAnsi="微软雅黑" w:eastAsia="隶书"/>
                                <w:color w:val="F5E98F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eastAsia" w:ascii="隶书" w:hAnsi="微软雅黑" w:eastAsia="隶书"/>
                                <w:color w:val="F5E98F"/>
                                <w:sz w:val="44"/>
                                <w:szCs w:val="44"/>
                              </w:rPr>
                              <w:t>主持人：幸福、健康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pt;margin-top:206.05pt;height:37.7pt;width:301.05pt;z-index:251663360;mso-width-relative:page;mso-height-relative:page;" filled="f" stroked="f" coordsize="21600,21600" o:gfxdata="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0VRU89sAAAALAQAADwAAAAAAAAABACAA&#10;AAAiAAAAZHJzL2Rvd25yZXYueG1sUEsBAhQAFAAAAAgAh07iQEty63BDAgAAdAQAAA4AAAAAAAAA&#10;AQAgAAAAKg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600" w:lineRule="exact"/>
                        <w:jc w:val="center"/>
                        <w:rPr>
                          <w:rFonts w:hint="eastAsia" w:ascii="隶书" w:hAnsi="微软雅黑" w:eastAsia="隶书"/>
                          <w:color w:val="F5E98F"/>
                          <w:sz w:val="44"/>
                          <w:szCs w:val="44"/>
                        </w:rPr>
                      </w:pPr>
                      <w:r>
                        <w:rPr>
                          <w:rFonts w:hint="eastAsia" w:ascii="隶书" w:hAnsi="微软雅黑" w:eastAsia="隶书"/>
                          <w:color w:val="F5E98F"/>
                          <w:sz w:val="44"/>
                          <w:szCs w:val="44"/>
                        </w:rPr>
                        <w:t>主持人：幸福、健康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微软雅黑" w:hAnsi="微软雅黑" w:eastAsia="微软雅黑"/>
          <w:color w:val="31859C" w:themeColor="accent5" w:themeShade="BF"/>
          <w:sz w:val="36"/>
          <w:szCs w:val="44"/>
        </w:rPr>
        <w:t>`</w:t>
      </w:r>
      <w:r>
        <w:rPr>
          <w:rFonts w:hint="eastAsia"/>
        </w:rPr>
        <w:t>`</w: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-1144270</wp:posOffset>
                </wp:positionH>
                <wp:positionV relativeFrom="margin">
                  <wp:posOffset>-914400</wp:posOffset>
                </wp:positionV>
                <wp:extent cx="7559675" cy="10691495"/>
                <wp:effectExtent l="0" t="0" r="3175" b="0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9675" cy="10691495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">
                                    <a14:imgEffect>
                                      <a14:colorTemperature colorTemp="88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90.1pt;margin-top:-72pt;height:841.85pt;width:595.25pt;mso-position-horizontal-relative:margin;mso-position-vertical-relative:margin;z-index:251659264;v-text-anchor:middle;mso-width-relative:page;mso-height-relative:page;" filled="t" stroked="f" coordsize="21600,21600" o:gfxdata="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">
                <v:fill type="frame" on="t" focussize="0,0" recolor="t" rotate="t" r:id="rId4"/>
                <v:stroke on="f" weight="2pt"/>
                <v:imagedata o:title=""/>
                <o:lock v:ext="edit" aspectratio="f"/>
              </v:rect>
            </w:pict>
          </mc:Fallback>
        </mc:AlternateConten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08A93D50-97CE-4A02-A241-1119B748328F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6B8D2CC3-BA3D-43F4-B9B2-8CA7DCD4555C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3" w:fontKey="{89B32854-D925-47EB-9151-99CE82C0721E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4" w:fontKey="{1B7DCFE7-E515-4AB1-ABF1-78AF1F7DA8DF}"/>
  </w:font>
  <w:font w:name="隶书">
    <w:panose1 w:val="02010509060101010101"/>
    <w:charset w:val="86"/>
    <w:family w:val="modern"/>
    <w:pitch w:val="default"/>
    <w:sig w:usb0="00000001" w:usb1="080E0000" w:usb2="00000000" w:usb3="00000000" w:csb0="00040000" w:csb1="00000000"/>
    <w:embedRegular r:id="rId5" w:fontKey="{FE0B0A2F-5803-49A3-A688-82838C36CDE4}"/>
  </w:font>
  <w:font w:name="阿里巴巴普惠体 R">
    <w:panose1 w:val="00020600040101010101"/>
    <w:charset w:val="86"/>
    <w:family w:val="roman"/>
    <w:pitch w:val="default"/>
    <w:sig w:usb0="A00002FF" w:usb1="7ACF7CFB" w:usb2="0000001E" w:usb3="00000000" w:csb0="0004009F" w:csb1="00000000"/>
    <w:embedRegular r:id="rId6" w:fontKey="{7ABDF285-55C9-41BF-880C-0BA220B65EA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displayBackgroundShape w:val="1"/>
  <w:embedTrueTypeFonts/>
  <w:embedSystemFonts/>
  <w:saveSubset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ACC7E26"/>
    <w:rsid w:val="0005399E"/>
    <w:rsid w:val="00081C91"/>
    <w:rsid w:val="000A391B"/>
    <w:rsid w:val="000A3E2E"/>
    <w:rsid w:val="000D2D5E"/>
    <w:rsid w:val="000D4762"/>
    <w:rsid w:val="000F4610"/>
    <w:rsid w:val="00116DEF"/>
    <w:rsid w:val="00150711"/>
    <w:rsid w:val="001767B3"/>
    <w:rsid w:val="0018050F"/>
    <w:rsid w:val="001915EF"/>
    <w:rsid w:val="001C65B7"/>
    <w:rsid w:val="001E30EA"/>
    <w:rsid w:val="002366BC"/>
    <w:rsid w:val="00245249"/>
    <w:rsid w:val="002751A3"/>
    <w:rsid w:val="002A3F7F"/>
    <w:rsid w:val="002B5A18"/>
    <w:rsid w:val="002D7FB0"/>
    <w:rsid w:val="002E07D3"/>
    <w:rsid w:val="002E0837"/>
    <w:rsid w:val="0030379A"/>
    <w:rsid w:val="003138AF"/>
    <w:rsid w:val="00356E77"/>
    <w:rsid w:val="00366826"/>
    <w:rsid w:val="0037055B"/>
    <w:rsid w:val="00391F6D"/>
    <w:rsid w:val="003A22D6"/>
    <w:rsid w:val="003A768C"/>
    <w:rsid w:val="003E1345"/>
    <w:rsid w:val="00406835"/>
    <w:rsid w:val="00411867"/>
    <w:rsid w:val="004405B3"/>
    <w:rsid w:val="00477274"/>
    <w:rsid w:val="004A3CF1"/>
    <w:rsid w:val="004E1683"/>
    <w:rsid w:val="005268B6"/>
    <w:rsid w:val="005420D4"/>
    <w:rsid w:val="00585A4B"/>
    <w:rsid w:val="005A4473"/>
    <w:rsid w:val="005A7A7B"/>
    <w:rsid w:val="005D36CC"/>
    <w:rsid w:val="005E7E47"/>
    <w:rsid w:val="00637D5A"/>
    <w:rsid w:val="00657EA5"/>
    <w:rsid w:val="006B02E6"/>
    <w:rsid w:val="006E5B28"/>
    <w:rsid w:val="007058E3"/>
    <w:rsid w:val="007171E1"/>
    <w:rsid w:val="007714F0"/>
    <w:rsid w:val="00783F4C"/>
    <w:rsid w:val="007B2ACF"/>
    <w:rsid w:val="007C3AB3"/>
    <w:rsid w:val="007E03DA"/>
    <w:rsid w:val="007E6BB4"/>
    <w:rsid w:val="00821185"/>
    <w:rsid w:val="00885DD4"/>
    <w:rsid w:val="00886E59"/>
    <w:rsid w:val="008B1000"/>
    <w:rsid w:val="008C105B"/>
    <w:rsid w:val="008C29CE"/>
    <w:rsid w:val="008C728C"/>
    <w:rsid w:val="0090025A"/>
    <w:rsid w:val="009143E3"/>
    <w:rsid w:val="009156EE"/>
    <w:rsid w:val="00935771"/>
    <w:rsid w:val="00943F06"/>
    <w:rsid w:val="009465ED"/>
    <w:rsid w:val="009C6F7C"/>
    <w:rsid w:val="009E1E8D"/>
    <w:rsid w:val="00A17432"/>
    <w:rsid w:val="00A229E0"/>
    <w:rsid w:val="00A656B0"/>
    <w:rsid w:val="00A91332"/>
    <w:rsid w:val="00AB7F04"/>
    <w:rsid w:val="00AD3188"/>
    <w:rsid w:val="00AF4A2E"/>
    <w:rsid w:val="00B04A4E"/>
    <w:rsid w:val="00B05140"/>
    <w:rsid w:val="00B22C73"/>
    <w:rsid w:val="00B97F39"/>
    <w:rsid w:val="00BA653C"/>
    <w:rsid w:val="00BB2051"/>
    <w:rsid w:val="00BC3189"/>
    <w:rsid w:val="00BC4D3B"/>
    <w:rsid w:val="00C218F9"/>
    <w:rsid w:val="00C26E06"/>
    <w:rsid w:val="00C31783"/>
    <w:rsid w:val="00C50C1C"/>
    <w:rsid w:val="00C52AC7"/>
    <w:rsid w:val="00C652D1"/>
    <w:rsid w:val="00C711CD"/>
    <w:rsid w:val="00C74050"/>
    <w:rsid w:val="00C77909"/>
    <w:rsid w:val="00CB48B5"/>
    <w:rsid w:val="00CE393E"/>
    <w:rsid w:val="00D018AB"/>
    <w:rsid w:val="00D0318D"/>
    <w:rsid w:val="00D2361B"/>
    <w:rsid w:val="00D53D06"/>
    <w:rsid w:val="00D64024"/>
    <w:rsid w:val="00E64EEE"/>
    <w:rsid w:val="00E65906"/>
    <w:rsid w:val="00E929BE"/>
    <w:rsid w:val="00EB75BE"/>
    <w:rsid w:val="00EC15E8"/>
    <w:rsid w:val="00ED4350"/>
    <w:rsid w:val="00F10C4A"/>
    <w:rsid w:val="00F617AD"/>
    <w:rsid w:val="00F64788"/>
    <w:rsid w:val="00F77657"/>
    <w:rsid w:val="00F811C8"/>
    <w:rsid w:val="00F81F1C"/>
    <w:rsid w:val="00F83635"/>
    <w:rsid w:val="00FB6E76"/>
    <w:rsid w:val="00FD19B3"/>
    <w:rsid w:val="00FF65B7"/>
    <w:rsid w:val="5ACC7E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Hyperlink"/>
    <w:basedOn w:val="6"/>
    <w:unhideWhenUsed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8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9">
    <w:name w:val="页眉 Char"/>
    <w:basedOn w:val="6"/>
    <w:link w:val="4"/>
    <w:uiPriority w:val="99"/>
    <w:rPr>
      <w:sz w:val="18"/>
      <w:szCs w:val="18"/>
    </w:rPr>
  </w:style>
  <w:style w:type="character" w:customStyle="1" w:styleId="10">
    <w:name w:val="页脚 Char"/>
    <w:basedOn w:val="6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2.xml"/><Relationship Id="rId6" Type="http://schemas.openxmlformats.org/officeDocument/2006/relationships/customXml" Target="../customXml/item1.xml"/><Relationship Id="rId5" Type="http://schemas.microsoft.com/office/2007/relationships/hdphoto" Target="media/image2.wdp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office6\templates\download\0d80bbe5-88db-4451-a528-ccd79759b26c\&#20803;&#26086;&#32852;&#27426;&#26202;&#20250;&#33410;&#30446;&#21333;.doc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E763E70-7339-4F44-8C68-E1F53C51CA4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元旦联欢晚会节目单.docx</Template>
  <Pages>1</Pages>
  <Words>1</Words>
  <Characters>2</Characters>
  <Lines>1</Lines>
  <Paragraphs>1</Paragraphs>
  <TotalTime>1</TotalTime>
  <ScaleCrop>false</ScaleCrop>
  <LinksUpToDate>false</LinksUpToDate>
  <CharactersWithSpaces>2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2021-12-23T02:51:00Z</dcterms:created>
  <dc:creator>文档存本地丢失不负责</dc:creator>
  <cp:lastModifiedBy>文档存本地丢失不负责</cp:lastModifiedBy>
  <dcterms:modified xsi:type="dcterms:W3CDTF">2021-12-23T03:05:36Z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KSOTemplateUUID">
    <vt:lpwstr>v1.0_mb_P8xBGEUiFED6kaAU1B5aOQ==</vt:lpwstr>
  </property>
  <property fmtid="{D5CDD505-2E9C-101B-9397-08002B2CF9AE}" pid="4" name="ICV">
    <vt:lpwstr>EE5EFFA6435B4E06805E22799B620578</vt:lpwstr>
  </property>
</Properties>
</file>