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wdp" ContentType="image/vnd.ms-photo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widowControl/>
        <w:jc w:val="left"/>
        <w:rPr>
          <w:rFonts w:hint="eastAsia" w:ascii="微软雅黑" w:hAnsi="微软雅黑" w:eastAsia="微软雅黑"/>
          <w:color w:val="31859C" w:themeColor="accent5" w:themeShade="BF"/>
          <w:sz w:val="36"/>
          <w:szCs w:val="44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rFonts w:ascii="微软雅黑" w:hAnsi="微软雅黑" w:eastAsia="微软雅黑"/>
          <w:color w:val="31859C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725170</wp:posOffset>
                </wp:positionH>
                <wp:positionV relativeFrom="paragraph">
                  <wp:posOffset>8408035</wp:posOffset>
                </wp:positionV>
                <wp:extent cx="382333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00" w:lineRule="exact"/>
                              <w:jc w:val="center"/>
                              <w:rPr>
                                <w:rFonts w:hint="eastAsia" w:ascii="汉仪文黑-85W" w:hAnsi="汉仪文黑-85W" w:eastAsia="汉仪文黑-85W" w:cs="汉仪文黑-85W"/>
                                <w:color w:val="F5E98F"/>
                                <w:sz w:val="56"/>
                                <w:szCs w:val="44"/>
                                <w14:textFill>
                                  <w14:gradFill>
                                    <w14:gsLst>
                                      <w14:gs w14:pos="63000">
                                        <w14:srgbClr w14:val="FFD97E"/>
                                      </w14:gs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100000">
                                        <w14:schemeClr w14:val="bg1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85W" w:hAnsi="汉仪文黑-85W" w:eastAsia="汉仪文黑-85W" w:cs="汉仪文黑-85W"/>
                                <w:color w:val="F5E98F"/>
                                <w:sz w:val="56"/>
                                <w:szCs w:val="44"/>
                                <w14:textFill>
                                  <w14:gradFill>
                                    <w14:gsLst>
                                      <w14:gs w14:pos="63000">
                                        <w14:srgbClr w14:val="FFD97E"/>
                                      </w14:gs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100000">
                                        <w14:schemeClr w14:val="bg1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元旦快乐  跨年晚会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.1pt;margin-top:662.05pt;height:37.7pt;width:301.05pt;z-index:251666432;mso-width-relative:page;mso-height-relative:page;" filled="f" stroked="f" coordsize="21600,21600" o:gfxdata="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dVK8g3QAAAA0BAAAPAAAAAAAAAAEA&#10;IAAAACIAAABkcnMvZG93bnJldi54bWxQSwECFAAUAAAACACHTuJAq7mtW0MCAAB0BAAADgAAAAAA&#10;AAABACAAAAAs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600" w:lineRule="exact"/>
                        <w:jc w:val="center"/>
                        <w:rPr>
                          <w:rFonts w:hint="eastAsia" w:ascii="汉仪文黑-85W" w:hAnsi="汉仪文黑-85W" w:eastAsia="汉仪文黑-85W" w:cs="汉仪文黑-85W"/>
                          <w:color w:val="F5E98F"/>
                          <w:sz w:val="56"/>
                          <w:szCs w:val="44"/>
                          <w14:textFill>
                            <w14:gradFill>
                              <w14:gsLst>
                                <w14:gs w14:pos="63000">
                                  <w14:srgbClr w14:val="FFD97E"/>
                                </w14:gs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100000">
                                  <w14:schemeClr w14:val="bg1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 w:ascii="汉仪文黑-85W" w:hAnsi="汉仪文黑-85W" w:eastAsia="汉仪文黑-85W" w:cs="汉仪文黑-85W"/>
                          <w:color w:val="F5E98F"/>
                          <w:sz w:val="56"/>
                          <w:szCs w:val="44"/>
                          <w14:textFill>
                            <w14:gradFill>
                              <w14:gsLst>
                                <w14:gs w14:pos="63000">
                                  <w14:srgbClr w14:val="FFD97E"/>
                                </w14:gs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100000">
                                  <w14:schemeClr w14:val="bg1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元旦快乐  跨年晚会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微软雅黑" w:hAnsi="微软雅黑" w:eastAsia="微软雅黑"/>
          <w:color w:val="31859C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13970</wp:posOffset>
                </wp:positionH>
                <wp:positionV relativeFrom="paragraph">
                  <wp:posOffset>1805305</wp:posOffset>
                </wp:positionV>
                <wp:extent cx="5244465" cy="93980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4465" cy="939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1300" w:lineRule="exact"/>
                              <w:jc w:val="center"/>
                              <w:textAlignment w:val="auto"/>
                              <w:rPr>
                                <w:rFonts w:hint="eastAsia" w:ascii="汉仪文黑-85W" w:hAnsi="汉仪文黑-85W" w:eastAsia="汉仪文黑-85W" w:cs="汉仪文黑-85W"/>
                                <w:color w:val="F5E98F"/>
                                <w:sz w:val="120"/>
                                <w:szCs w:val="120"/>
                                <w14:textFill>
                                  <w14:gradFill>
                                    <w14:gsLst>
                                      <w14:gs w14:pos="63000">
                                        <w14:srgbClr w14:val="FFD97E"/>
                                      </w14:gs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100000">
                                        <w14:schemeClr w14:val="bg1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85W" w:hAnsi="汉仪文黑-85W" w:eastAsia="汉仪文黑-85W" w:cs="汉仪文黑-85W"/>
                                <w:color w:val="F5E98F"/>
                                <w:sz w:val="120"/>
                                <w:szCs w:val="120"/>
                                <w14:textFill>
                                  <w14:gradFill>
                                    <w14:gsLst>
                                      <w14:gs w14:pos="63000">
                                        <w14:srgbClr w14:val="FFD97E"/>
                                      </w14:gs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100000">
                                        <w14:schemeClr w14:val="bg1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.1pt;margin-top:142.15pt;height:74pt;width:412.95pt;mso-position-horizontal-relative:margin;z-index:251663360;mso-width-relative:page;mso-height-relative:page;" filled="f" stroked="f" coordsize="21600,21600" o:gfxdata="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0pBw12gAAAAkBAAAPAAAAAAAAAAEAIAAA&#10;ACIAAABkcnMvZG93bnJldi54bWxQSwECFAAUAAAACACHTuJATGBEZkMCAAB0BAAADgAAAAAAAAAB&#10;ACAAAAAp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1300" w:lineRule="exact"/>
                        <w:jc w:val="center"/>
                        <w:textAlignment w:val="auto"/>
                        <w:rPr>
                          <w:rFonts w:hint="eastAsia" w:ascii="汉仪文黑-85W" w:hAnsi="汉仪文黑-85W" w:eastAsia="汉仪文黑-85W" w:cs="汉仪文黑-85W"/>
                          <w:color w:val="F5E98F"/>
                          <w:sz w:val="120"/>
                          <w:szCs w:val="120"/>
                          <w14:textFill>
                            <w14:gradFill>
                              <w14:gsLst>
                                <w14:gs w14:pos="63000">
                                  <w14:srgbClr w14:val="FFD97E"/>
                                </w14:gs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100000">
                                  <w14:schemeClr w14:val="bg1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 w:ascii="汉仪文黑-85W" w:hAnsi="汉仪文黑-85W" w:eastAsia="汉仪文黑-85W" w:cs="汉仪文黑-85W"/>
                          <w:color w:val="F5E98F"/>
                          <w:sz w:val="120"/>
                          <w:szCs w:val="120"/>
                          <w14:textFill>
                            <w14:gradFill>
                              <w14:gsLst>
                                <w14:gs w14:pos="63000">
                                  <w14:srgbClr w14:val="FFD97E"/>
                                </w14:gs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100000">
                                  <w14:schemeClr w14:val="bg1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微软雅黑" w:hAnsi="微软雅黑" w:eastAsia="微软雅黑"/>
          <w:color w:val="31859C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740410</wp:posOffset>
                </wp:positionH>
                <wp:positionV relativeFrom="paragraph">
                  <wp:posOffset>2606040</wp:posOffset>
                </wp:positionV>
                <wp:extent cx="3823335" cy="47879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00" w:lineRule="exact"/>
                              <w:jc w:val="center"/>
                              <w:rPr>
                                <w:rFonts w:hint="eastAsia" w:ascii="汉仪文黑-85W" w:hAnsi="汉仪文黑-85W" w:eastAsia="汉仪文黑-85W" w:cs="汉仪文黑-85W"/>
                                <w:color w:val="F5E98F"/>
                                <w:sz w:val="44"/>
                                <w:szCs w:val="44"/>
                                <w14:textFill>
                                  <w14:gradFill>
                                    <w14:gsLst>
                                      <w14:gs w14:pos="63000">
                                        <w14:srgbClr w14:val="FFD97E"/>
                                      </w14:gs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100000">
                                        <w14:schemeClr w14:val="bg1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85W" w:hAnsi="汉仪文黑-85W" w:eastAsia="汉仪文黑-85W" w:cs="汉仪文黑-85W"/>
                                <w:color w:val="F5E98F"/>
                                <w:sz w:val="44"/>
                                <w:szCs w:val="44"/>
                                <w14:textFill>
                                  <w14:gradFill>
                                    <w14:gsLst>
                                      <w14:gs w14:pos="63000">
                                        <w14:srgbClr w14:val="FFD97E"/>
                                      </w14:gs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100000">
                                        <w14:schemeClr w14:val="bg1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8.3pt;margin-top:205.2pt;height:37.7pt;width:301.05pt;z-index:251665408;mso-width-relative:page;mso-height-relative:page;" filled="f" stroked="f" coordsize="21600,21600" o:gfxdata="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E0y152wAAAAsBAAAPAAAAAAAAAAEAIAAA&#10;ACIAAABkcnMvZG93bnJldi54bWxQSwECFAAUAAAACACHTuJAxJjj4UICAAB0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600" w:lineRule="exact"/>
                        <w:jc w:val="center"/>
                        <w:rPr>
                          <w:rFonts w:hint="eastAsia" w:ascii="汉仪文黑-85W" w:hAnsi="汉仪文黑-85W" w:eastAsia="汉仪文黑-85W" w:cs="汉仪文黑-85W"/>
                          <w:color w:val="F5E98F"/>
                          <w:sz w:val="44"/>
                          <w:szCs w:val="44"/>
                          <w14:textFill>
                            <w14:gradFill>
                              <w14:gsLst>
                                <w14:gs w14:pos="63000">
                                  <w14:srgbClr w14:val="FFD97E"/>
                                </w14:gs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100000">
                                  <w14:schemeClr w14:val="bg1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 w:ascii="汉仪文黑-85W" w:hAnsi="汉仪文黑-85W" w:eastAsia="汉仪文黑-85W" w:cs="汉仪文黑-85W"/>
                          <w:color w:val="F5E98F"/>
                          <w:sz w:val="44"/>
                          <w:szCs w:val="44"/>
                          <w14:textFill>
                            <w14:gradFill>
                              <w14:gsLst>
                                <w14:gs w14:pos="63000">
                                  <w14:srgbClr w14:val="FFD97E"/>
                                </w14:gs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100000">
                                  <w14:schemeClr w14:val="bg1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2773680</wp:posOffset>
                </wp:positionH>
                <wp:positionV relativeFrom="paragraph">
                  <wp:posOffset>3141345</wp:posOffset>
                </wp:positionV>
                <wp:extent cx="3565525" cy="512064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5525" cy="5120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10.歌曲《拉住妈妈的手》(表演者：XXX)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11.《四世同堂合家欢》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12.歌曲《中华好儿孙》(演唱：营销部)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13.小品《喜乐街》(表演：企划部)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14.联唱《闹新春》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(1)《万事如意》(表演者：XXX、XXX)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(2)《小镇姑娘》(表演者：XXX)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(3)京剧《三家店》选段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(4)《奔跑》(表演者：XXX)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(5)《最炫小苹果》(表演者：XXX)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15.相声《我忍不了》(表演者：XXX、XXX)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16.创意儿童节目《自古英雄出少年》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17.歌曲《回家的路》(表演者：XXX)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18.小品《车站奇遇》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8.4pt;margin-top:247.35pt;height:403.2pt;width:280.75pt;z-index:251661312;mso-width-relative:page;mso-height-relative:page;" filled="f" stroked="f" coordsize="21600,21600" o:gfxdata="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I1atHrdAAAADAEAAA8AAAAAAAAA&#10;AQAgAAAAIgAAAGRycy9kb3ducmV2LnhtbFBLAQIUABQAAAAIAIdO4kBhIo4dRQIAAHcEAAAOAAAA&#10;AAAAAAEAIAAAACw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10.歌曲《拉住妈妈的手》(表演者：XXX)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11.《四世同堂合家欢》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12.歌曲《中华好儿孙》(演唱：营销部)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13.小品《喜乐街》(表演：企划部)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14.联唱《闹新春》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(1)《万事如意》(表演者：XXX、XXX)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(2)《小镇姑娘》(表演者：XXX)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(3)京剧《三家店》选段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(4)《奔跑》(表演者：XXX)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(5)《最炫小苹果》(表演者：XXX)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15.相声《我忍不了》(表演者：XXX、XXX)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16.创意儿童节目《自古英雄出少年》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17.歌曲《回家的路》(表演者：XXX)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18.小品《车站奇遇》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-485140</wp:posOffset>
                </wp:positionH>
                <wp:positionV relativeFrom="paragraph">
                  <wp:posOffset>3141345</wp:posOffset>
                </wp:positionV>
                <wp:extent cx="3316605" cy="512064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6605" cy="5120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1.开场《四世同堂合家欢》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2.歌曲《中华好儿孙》(演唱：营销部)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3.小品《喜乐街》(表演：企划部)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4.联唱《闹新春》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(1)《万事如意》(表演者：XXX、XXX)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(2)《小镇姑娘》(表演者：XXX)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(3)京剧《三家店》选段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(4)《奔跑》(表演者：XXX)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(5)《最炫小苹果》(表演者：XXX)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5.相声《我忍不了》(表演者：XXX、XXX)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6.创意儿童节目《自古英雄出少年》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7.歌曲《回家的路》(表演者：XXX)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8.小品《车站奇遇》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  <w:t>9.歌曲《当你老了》(表演者：XXX)</w:t>
                            </w:r>
                          </w:p>
                          <w:p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hint="eastAsia" w:ascii="汉仪旗黑-55简" w:hAnsi="汉仪旗黑-55简" w:eastAsia="汉仪旗黑-55简" w:cs="汉仪旗黑-55简"/>
                                <w:color w:val="FAF3C5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8.2pt;margin-top:247.35pt;height:403.2pt;width:261.15pt;z-index:251660288;mso-width-relative:page;mso-height-relative:page;" filled="f" stroked="f" coordsize="21600,21600" o:gfxdata="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1cEORd0AAAAMAQAADwAAAAAAAAAB&#10;ACAAAAAiAAAAZHJzL2Rvd25yZXYueG1sUEsBAhQAFAAAAAgAh07iQEJMZ1BEAgAAdwQAAA4AAAAA&#10;AAAAAQAgAAAALA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1.开场《四世同堂合家欢》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2.歌曲《中华好儿孙》(演唱：营销部)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3.小品《喜乐街》(表演：企划部)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4.联唱《闹新春》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(1)《万事如意》(表演者：XXX、XXX)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(2)《小镇姑娘》(表演者：XXX)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(3)京剧《三家店》选段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(4)《奔跑》(表演者：XXX)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(5)《最炫小苹果》(表演者：XXX)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5.相声《我忍不了》(表演者：XXX、XXX)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6.创意儿童节目《自古英雄出少年》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7.歌曲《回家的路》(表演者：XXX)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8.小品《车站奇遇》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  <w:t>9.歌曲《当你老了》(表演者：XXX)</w:t>
                      </w:r>
                    </w:p>
                    <w:p>
                      <w:pPr>
                        <w:spacing w:line="540" w:lineRule="exact"/>
                        <w:ind w:right="278"/>
                        <w:jc w:val="left"/>
                        <w:rPr>
                          <w:rFonts w:hint="eastAsia" w:ascii="汉仪旗黑-55简" w:hAnsi="汉仪旗黑-55简" w:eastAsia="汉仪旗黑-55简" w:cs="汉仪旗黑-55简"/>
                          <w:color w:val="FAF3C5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504190</wp:posOffset>
                </wp:positionH>
                <wp:positionV relativeFrom="paragraph">
                  <wp:posOffset>-445135</wp:posOffset>
                </wp:positionV>
                <wp:extent cx="4174490" cy="102425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74490" cy="1024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1400" w:lineRule="exact"/>
                              <w:ind w:right="278"/>
                              <w:jc w:val="center"/>
                              <w:textAlignment w:val="auto"/>
                              <w:rPr>
                                <w:rFonts w:hint="default" w:ascii="汉仪铸字美心体W" w:hAnsi="汉仪铸字美心体W" w:eastAsia="汉仪铸字美心体W" w:cs="汉仪铸字美心体W"/>
                                <w:i/>
                                <w:iCs/>
                                <w:color w:val="FEEC02"/>
                                <w:sz w:val="120"/>
                                <w:szCs w:val="120"/>
                                <w:lang w:val="en-US" w:eastAsia="zh-CN"/>
                                <w14:shadow w14:blurRad="127000" w14:dist="114300" w14:dir="2700000" w14:sx="100000" w14:sy="100000" w14:kx="0" w14:ky="0" w14:algn="tl">
                                  <w14:srgbClr w14:val="A30F17">
                                    <w14:alpha w14:val="4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63000">
                                        <w14:srgbClr w14:val="FFD97E"/>
                                      </w14:gs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100000">
                                        <w14:schemeClr w14:val="bg1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 w:ascii="汉仪铸字美心体W" w:hAnsi="汉仪铸字美心体W" w:eastAsia="汉仪铸字美心体W" w:cs="汉仪铸字美心体W"/>
                                <w:i/>
                                <w:iCs/>
                                <w:color w:val="FEEC02"/>
                                <w:sz w:val="120"/>
                                <w:szCs w:val="120"/>
                                <w:lang w:val="en-US" w:eastAsia="zh-CN"/>
                                <w14:shadow w14:blurRad="127000" w14:dist="114300" w14:dir="2700000" w14:sx="100000" w14:sy="100000" w14:kx="0" w14:ky="0" w14:algn="tl">
                                  <w14:srgbClr w14:val="A30F17">
                                    <w14:alpha w14:val="4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63000">
                                        <w14:srgbClr w14:val="FFD97E"/>
                                      </w14:gs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100000">
                                        <w14:schemeClr w14:val="bg1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.7pt;margin-top:-35.05pt;height:80.65pt;width:328.7pt;z-index:251667456;mso-width-relative:page;mso-height-relative:page;" filled="f" stroked="f" coordsize="21600,21600" o:gfxdata="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vLICf2wAAAAkBAAAPAAAAAAAAAAEAIAAA&#10;ACIAAABkcnMvZG93bnJldi54bWxQSwECFAAUAAAACACHTuJAi+x49UICAAB1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1400" w:lineRule="exact"/>
                        <w:ind w:right="278"/>
                        <w:jc w:val="center"/>
                        <w:textAlignment w:val="auto"/>
                        <w:rPr>
                          <w:rFonts w:hint="default" w:ascii="汉仪铸字美心体W" w:hAnsi="汉仪铸字美心体W" w:eastAsia="汉仪铸字美心体W" w:cs="汉仪铸字美心体W"/>
                          <w:i/>
                          <w:iCs/>
                          <w:color w:val="FEEC02"/>
                          <w:sz w:val="120"/>
                          <w:szCs w:val="120"/>
                          <w:lang w:val="en-US" w:eastAsia="zh-CN"/>
                          <w14:shadow w14:blurRad="127000" w14:dist="114300" w14:dir="2700000" w14:sx="100000" w14:sy="100000" w14:kx="0" w14:ky="0" w14:algn="tl">
                            <w14:srgbClr w14:val="A30F17">
                              <w14:alpha w14:val="40000"/>
                            </w14:srgbClr>
                          </w14:shadow>
                          <w14:textFill>
                            <w14:gradFill>
                              <w14:gsLst>
                                <w14:gs w14:pos="63000">
                                  <w14:srgbClr w14:val="FFD97E"/>
                                </w14:gs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100000">
                                  <w14:schemeClr w14:val="bg1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 w:ascii="汉仪铸字美心体W" w:hAnsi="汉仪铸字美心体W" w:eastAsia="汉仪铸字美心体W" w:cs="汉仪铸字美心体W"/>
                          <w:i/>
                          <w:iCs/>
                          <w:color w:val="FEEC02"/>
                          <w:sz w:val="120"/>
                          <w:szCs w:val="120"/>
                          <w:lang w:val="en-US" w:eastAsia="zh-CN"/>
                          <w14:shadow w14:blurRad="127000" w14:dist="114300" w14:dir="2700000" w14:sx="100000" w14:sy="100000" w14:kx="0" w14:ky="0" w14:algn="tl">
                            <w14:srgbClr w14:val="A30F17">
                              <w14:alpha w14:val="40000"/>
                            </w14:srgbClr>
                          </w14:shadow>
                          <w14:textFill>
                            <w14:gradFill>
                              <w14:gsLst>
                                <w14:gs w14:pos="63000">
                                  <w14:srgbClr w14:val="FFD97E"/>
                                </w14:gs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100000">
                                  <w14:schemeClr w14:val="bg1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-822960</wp:posOffset>
                </wp:positionH>
                <wp:positionV relativeFrom="paragraph">
                  <wp:posOffset>254000</wp:posOffset>
                </wp:positionV>
                <wp:extent cx="6828790" cy="142938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28790" cy="1429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000" w:lineRule="exact"/>
                              <w:ind w:right="278"/>
                              <w:jc w:val="center"/>
                              <w:textAlignment w:val="auto"/>
                              <w:rPr>
                                <w:rFonts w:hint="eastAsia" w:ascii="汉仪铸字美心体W" w:hAnsi="汉仪铸字美心体W" w:eastAsia="汉仪铸字美心体W" w:cs="汉仪铸字美心体W"/>
                                <w:i/>
                                <w:iCs/>
                                <w:color w:val="FEEC02"/>
                                <w:sz w:val="150"/>
                                <w:szCs w:val="150"/>
                                <w:lang w:val="en-US" w:eastAsia="zh-CN"/>
                                <w14:shadow w14:blurRad="127000" w14:dist="114300" w14:dir="2700000" w14:sx="100000" w14:sy="100000" w14:kx="0" w14:ky="0" w14:algn="tl">
                                  <w14:srgbClr w14:val="A30F17">
                                    <w14:alpha w14:val="4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63000">
                                        <w14:srgbClr w14:val="FFD97E"/>
                                      </w14:gs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100000">
                                        <w14:schemeClr w14:val="bg1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 w:ascii="汉仪铸字美心体W" w:hAnsi="汉仪铸字美心体W" w:eastAsia="汉仪铸字美心体W" w:cs="汉仪铸字美心体W"/>
                                <w:i/>
                                <w:iCs/>
                                <w:color w:val="FEEC02"/>
                                <w:sz w:val="150"/>
                                <w:szCs w:val="150"/>
                                <w:lang w:val="en-US" w:eastAsia="zh-CN"/>
                                <w14:shadow w14:blurRad="127000" w14:dist="114300" w14:dir="2700000" w14:sx="100000" w14:sy="100000" w14:kx="0" w14:ky="0" w14:algn="tl">
                                  <w14:srgbClr w14:val="A30F17">
                                    <w14:alpha w14:val="4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63000">
                                        <w14:srgbClr w14:val="FFD97E"/>
                                      </w14:gs>
                                      <w14:gs w14:pos="0">
                                        <w14:schemeClr w14:val="accent1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100000">
                                        <w14:schemeClr w14:val="bg1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元旦联欢晚会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4.8pt;margin-top:20pt;height:112.55pt;width:537.7pt;z-index:251662336;mso-width-relative:page;mso-height-relative:page;" filled="f" stroked="f" coordsize="21600,21600" o:gfxdata="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7XzC0twAAAALAQAADwAAAAAAAAABACAA&#10;AAAiAAAAZHJzL2Rvd25yZXYueG1sUEsBAhQAFAAAAAgAh07iQIDnBEZCAgAAdQ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000" w:lineRule="exact"/>
                        <w:ind w:right="278"/>
                        <w:jc w:val="center"/>
                        <w:textAlignment w:val="auto"/>
                        <w:rPr>
                          <w:rFonts w:hint="eastAsia" w:ascii="汉仪铸字美心体W" w:hAnsi="汉仪铸字美心体W" w:eastAsia="汉仪铸字美心体W" w:cs="汉仪铸字美心体W"/>
                          <w:i/>
                          <w:iCs/>
                          <w:color w:val="FEEC02"/>
                          <w:sz w:val="150"/>
                          <w:szCs w:val="150"/>
                          <w:lang w:val="en-US" w:eastAsia="zh-CN"/>
                          <w14:shadow w14:blurRad="127000" w14:dist="114300" w14:dir="2700000" w14:sx="100000" w14:sy="100000" w14:kx="0" w14:ky="0" w14:algn="tl">
                            <w14:srgbClr w14:val="A30F17">
                              <w14:alpha w14:val="40000"/>
                            </w14:srgbClr>
                          </w14:shadow>
                          <w14:textFill>
                            <w14:gradFill>
                              <w14:gsLst>
                                <w14:gs w14:pos="63000">
                                  <w14:srgbClr w14:val="FFD97E"/>
                                </w14:gs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100000">
                                  <w14:schemeClr w14:val="bg1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 w:ascii="汉仪铸字美心体W" w:hAnsi="汉仪铸字美心体W" w:eastAsia="汉仪铸字美心体W" w:cs="汉仪铸字美心体W"/>
                          <w:i/>
                          <w:iCs/>
                          <w:color w:val="FEEC02"/>
                          <w:sz w:val="150"/>
                          <w:szCs w:val="150"/>
                          <w:lang w:val="en-US" w:eastAsia="zh-CN"/>
                          <w14:shadow w14:blurRad="127000" w14:dist="114300" w14:dir="2700000" w14:sx="100000" w14:sy="100000" w14:kx="0" w14:ky="0" w14:algn="tl">
                            <w14:srgbClr w14:val="A30F17">
                              <w14:alpha w14:val="40000"/>
                            </w14:srgbClr>
                          </w14:shadow>
                          <w14:textFill>
                            <w14:gradFill>
                              <w14:gsLst>
                                <w14:gs w14:pos="63000">
                                  <w14:srgbClr w14:val="FFD97E"/>
                                </w14:gs>
                                <w14:gs w14:pos="0">
                                  <w14:schemeClr w14:val="accent1">
                                    <w14:lumMod w14:val="5000"/>
                                    <w14:lumOff w14:val="95000"/>
                                  </w14:schemeClr>
                                </w14:gs>
                                <w14:gs w14:pos="100000">
                                  <w14:schemeClr w14:val="bg1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元旦联欢晚会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-1143000</wp:posOffset>
                </wp:positionH>
                <wp:positionV relativeFrom="paragraph">
                  <wp:posOffset>-914400</wp:posOffset>
                </wp:positionV>
                <wp:extent cx="7560310" cy="10692130"/>
                <wp:effectExtent l="0" t="0" r="2540" b="1397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310" cy="1069213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">
                                    <a14:imgEffect>
                                      <a14:brightnessContrast contrast="20000"/>
                                    </a14:imgEffect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0pt;margin-top:-72pt;height:841.9pt;width:595.3pt;z-index:251659264;v-text-anchor:middle;mso-width-relative:page;mso-height-relative:page;" filled="t" stroked="f" coordsize="21600,21600" o:gfxdata="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">
                <v:fill type="frame" on="t" focussize="0,0" recolor="t" rotate="t" r:id="rId4"/>
                <v:stroke on="f" weight="2pt"/>
                <v:imagedata o:title=""/>
                <o:lock v:ext="edit" aspectratio="f"/>
              </v:rect>
            </w:pict>
          </mc:Fallback>
        </mc:AlternateContent>
      </w:r>
    </w:p>
    <w:p>
      <w:pPr>
        <w:widowControl/>
        <w:jc w:val="left"/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-1141730</wp:posOffset>
                </wp:positionH>
                <wp:positionV relativeFrom="paragraph">
                  <wp:posOffset>197485</wp:posOffset>
                </wp:positionV>
                <wp:extent cx="6892925" cy="8422005"/>
                <wp:effectExtent l="0" t="0" r="3175" b="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92925" cy="8422005"/>
                          <a:chOff x="15879" y="18780"/>
                          <a:chExt cx="10855" cy="13263"/>
                        </a:xfrm>
                      </wpg:grpSpPr>
                      <wpg:grpSp>
                        <wpg:cNvPr id="38" name="组合 36"/>
                        <wpg:cNvGrpSpPr/>
                        <wpg:grpSpPr>
                          <a:xfrm rot="0">
                            <a:off x="16850" y="20211"/>
                            <a:ext cx="4251" cy="5124"/>
                            <a:chOff x="10848" y="3131"/>
                            <a:chExt cx="4251" cy="5124"/>
                          </a:xfrm>
                        </wpg:grpSpPr>
                        <wps:wsp>
                          <wps:cNvPr id="94" name="文本框 17"/>
                          <wps:cNvSpPr txBox="1"/>
                          <wps:spPr>
                            <a:xfrm>
                              <a:off x="10892" y="4345"/>
                              <a:ext cx="3816" cy="463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ind w:left="0"/>
                                  <w:jc w:val="left"/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中文｜</w:t>
                                </w:r>
                                <w:r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汉仪旗黑-55简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95" name="文本框 23"/>
                          <wps:cNvSpPr txBox="1"/>
                          <wps:spPr>
                            <a:xfrm>
                              <a:off x="10848" y="4599"/>
                              <a:ext cx="3478" cy="80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40"/>
                                    <w:szCs w:val="40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40"/>
                                    <w:szCs w:val="40"/>
                                    <w:lang w:val="en-US" w:eastAsia="zh-CN"/>
                                  </w:rPr>
                                  <w:t>汉仪旗黑-55简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g:grpSp>
                          <wpg:cNvPr id="39" name="组合 57"/>
                          <wpg:cNvGrpSpPr/>
                          <wpg:grpSpPr>
                            <a:xfrm rot="0">
                              <a:off x="10850" y="3131"/>
                              <a:ext cx="3135" cy="1309"/>
                              <a:chOff x="1166" y="2463"/>
                              <a:chExt cx="3135" cy="1309"/>
                            </a:xfrm>
                          </wpg:grpSpPr>
                          <wps:wsp>
                            <wps:cNvPr id="97" name="文本框 16"/>
                            <wps:cNvSpPr txBox="1"/>
                            <wps:spPr>
                              <a:xfrm>
                                <a:off x="1166" y="2463"/>
                                <a:ext cx="1506" cy="130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>
                                  <w:pPr>
                                    <w:pStyle w:val="5"/>
                                    <w:kinsoku/>
                                    <w:ind w:left="0"/>
                                    <w:jc w:val="left"/>
                                    <w:rPr>
                                      <w:rFonts w:hint="eastAsia" w:ascii="黑体" w:hAnsi="黑体" w:eastAsia="黑体" w:cs="黑体"/>
                                      <w:b/>
                                      <w:bCs w:val="0"/>
                                      <w:sz w:val="76"/>
                                      <w:szCs w:val="76"/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bCs w:val="0"/>
                                      <w:color w:val="FF2832"/>
                                      <w:kern w:val="24"/>
                                      <w:sz w:val="76"/>
                                      <w:szCs w:val="76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98" name="文本框 18"/>
                            <wps:cNvSpPr txBox="1"/>
                            <wps:spPr>
                              <a:xfrm>
                                <a:off x="2015" y="2835"/>
                                <a:ext cx="2286" cy="79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>
                                  <w:pPr>
                                    <w:pStyle w:val="5"/>
                                    <w:kinsoku/>
                                    <w:ind w:left="0"/>
                                    <w:jc w:val="left"/>
                                    <w:rPr>
                                      <w:rFonts w:hint="eastAsia" w:ascii="黑体" w:hAnsi="黑体" w:eastAsia="黑体" w:cs="黑体"/>
                                      <w:sz w:val="44"/>
                                      <w:szCs w:val="44"/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color w:val="222222"/>
                                      <w:kern w:val="24"/>
                                      <w:sz w:val="44"/>
                                      <w:szCs w:val="44"/>
                                    </w:rPr>
                                    <w:t>字体说明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wpg:grpSp>
                        <wps:wsp>
                          <wps:cNvPr id="40" name="文本框 17"/>
                          <wps:cNvSpPr txBox="1"/>
                          <wps:spPr>
                            <a:xfrm>
                              <a:off x="10892" y="5767"/>
                              <a:ext cx="3816" cy="463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ind w:left="0"/>
                                  <w:jc w:val="left"/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中文｜</w:t>
                                </w:r>
                                <w:r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汉仪文黑-85W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4" name="文本框 23"/>
                          <wps:cNvSpPr txBox="1"/>
                          <wps:spPr>
                            <a:xfrm>
                              <a:off x="10848" y="6003"/>
                              <a:ext cx="3478" cy="89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hint="eastAsia" w:ascii="汉仪文黑-85W" w:hAnsi="汉仪文黑-85W" w:eastAsia="汉仪文黑-85W" w:cs="汉仪文黑-85W"/>
                                    <w:color w:val="222222"/>
                                    <w:kern w:val="24"/>
                                    <w:sz w:val="40"/>
                                    <w:szCs w:val="40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汉仪文黑-85W" w:hAnsi="汉仪文黑-85W" w:eastAsia="汉仪文黑-85W" w:cs="汉仪文黑-85W"/>
                                    <w:color w:val="222222"/>
                                    <w:kern w:val="24"/>
                                    <w:sz w:val="40"/>
                                    <w:szCs w:val="40"/>
                                    <w:lang w:val="en-US" w:eastAsia="zh-CN"/>
                                  </w:rPr>
                                  <w:t>汉仪文黑-85W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9" name="文本框 17"/>
                          <wps:cNvSpPr txBox="1"/>
                          <wps:spPr>
                            <a:xfrm>
                              <a:off x="10892" y="7181"/>
                              <a:ext cx="3816" cy="463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ind w:left="0"/>
                                  <w:jc w:val="left"/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中文｜</w:t>
                                </w:r>
                                <w:r>
                                  <w:rPr>
                                    <w:rFonts w:hint="eastAsia" w:ascii="汉仪旗黑-55简" w:hAnsi="汉仪旗黑-55简" w:eastAsia="汉仪旗黑-55简" w:cs="汉仪旗黑-55简"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汉仪铸字美心体W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0" name="文本框 23"/>
                          <wps:cNvSpPr txBox="1"/>
                          <wps:spPr>
                            <a:xfrm>
                              <a:off x="10848" y="7600"/>
                              <a:ext cx="4251" cy="65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hint="eastAsia" w:ascii="汉仪铸字美心体W" w:hAnsi="汉仪铸字美心体W" w:eastAsia="汉仪铸字美心体W" w:cs="汉仪铸字美心体W"/>
                                    <w:color w:val="222222"/>
                                    <w:kern w:val="24"/>
                                    <w:sz w:val="40"/>
                                    <w:szCs w:val="40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汉仪铸字美心体W" w:hAnsi="汉仪铸字美心体W" w:eastAsia="汉仪铸字美心体W" w:cs="汉仪铸字美心体W"/>
                                    <w:color w:val="222222"/>
                                    <w:kern w:val="24"/>
                                    <w:sz w:val="40"/>
                                    <w:szCs w:val="40"/>
                                    <w:lang w:val="en-US" w:eastAsia="zh-CN"/>
                                  </w:rPr>
                                  <w:t>汉仪铸字美心体W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41" name="组合 105"/>
                        <wpg:cNvGrpSpPr/>
                        <wpg:grpSpPr>
                          <a:xfrm rot="0">
                            <a:off x="15879" y="18780"/>
                            <a:ext cx="6797" cy="1611"/>
                            <a:chOff x="0" y="1191"/>
                            <a:chExt cx="6797" cy="1611"/>
                          </a:xfrm>
                        </wpg:grpSpPr>
                        <wps:wsp>
                          <wps:cNvPr id="106" name="矩形 11"/>
                          <wps:cNvSpPr/>
                          <wps:spPr>
                            <a:xfrm>
                              <a:off x="0" y="1543"/>
                              <a:ext cx="170" cy="737"/>
                            </a:xfrm>
                            <a:prstGeom prst="rect">
                              <a:avLst/>
                            </a:prstGeom>
                            <a:solidFill>
                              <a:srgbClr val="FF283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07" name="文本框 12"/>
                          <wps:cNvSpPr txBox="1"/>
                          <wps:spPr>
                            <a:xfrm>
                              <a:off x="166" y="1191"/>
                              <a:ext cx="6631" cy="103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ind w:left="0"/>
                                  <w:jc w:val="left"/>
                                  <w:rPr>
                                    <w:rFonts w:hint="eastAsia" w:ascii="黑体" w:hAnsi="黑体" w:eastAsia="黑体" w:cs="黑体"/>
                                    <w:sz w:val="52"/>
                                    <w:szCs w:val="52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52"/>
                                    <w:szCs w:val="52"/>
                                  </w:rPr>
                                  <w:t>稻壳儿</w:t>
                                </w: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52"/>
                                    <w:szCs w:val="52"/>
                                    <w:lang w:val="en-US" w:eastAsia="zh-CN"/>
                                  </w:rPr>
                                  <w:t>文字</w:t>
                                </w: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52"/>
                                    <w:szCs w:val="52"/>
                                  </w:rPr>
                                  <w:t>模板使用说明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08" name="文本框 13"/>
                          <wps:cNvSpPr txBox="1"/>
                          <wps:spPr>
                            <a:xfrm>
                              <a:off x="74" y="2066"/>
                              <a:ext cx="5913" cy="73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ind w:left="0"/>
                                  <w:jc w:val="left"/>
                                  <w:rPr>
                                    <w:rFonts w:hint="eastAsia" w:ascii="黑体" w:hAnsi="黑体" w:eastAsia="黑体" w:cs="黑体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color w:val="222222"/>
                                    <w:kern w:val="24"/>
                                    <w:sz w:val="24"/>
                                    <w:szCs w:val="24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（本页为说明页，用户使用模板时可删除本页内容）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g:grpSp>
                        <wpg:cNvPr id="42" name="组合 89"/>
                        <wpg:cNvGrpSpPr/>
                        <wpg:grpSpPr>
                          <a:xfrm rot="0">
                            <a:off x="16849" y="26618"/>
                            <a:ext cx="3924" cy="1672"/>
                            <a:chOff x="1213" y="2278"/>
                            <a:chExt cx="3924" cy="1672"/>
                          </a:xfrm>
                        </wpg:grpSpPr>
                        <wps:wsp>
                          <wps:cNvPr id="103" name="文本框 90"/>
                          <wps:cNvSpPr txBox="1"/>
                          <wps:spPr>
                            <a:xfrm>
                              <a:off x="1213" y="2278"/>
                              <a:ext cx="1555" cy="167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ind w:left="0"/>
                                  <w:jc w:val="left"/>
                                  <w:rPr>
                                    <w:rFonts w:hint="eastAsia" w:ascii="黑体" w:hAnsi="黑体" w:eastAsia="黑体" w:cs="黑体"/>
                                    <w:sz w:val="76"/>
                                    <w:szCs w:val="76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FF2832"/>
                                    <w:kern w:val="24"/>
                                    <w:sz w:val="76"/>
                                    <w:szCs w:val="76"/>
                                  </w:rPr>
                                  <w:t>0</w:t>
                                </w: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FF2832"/>
                                    <w:kern w:val="24"/>
                                    <w:sz w:val="76"/>
                                    <w:szCs w:val="76"/>
                                    <w:lang w:val="en-US" w:eastAsia="zh-CN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04" name="文本框 91"/>
                          <wps:cNvSpPr txBox="1"/>
                          <wps:spPr>
                            <a:xfrm>
                              <a:off x="2236" y="2590"/>
                              <a:ext cx="2901" cy="1048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ind w:left="0"/>
                                  <w:jc w:val="left"/>
                                  <w:rPr>
                                    <w:rFonts w:hint="eastAsia" w:ascii="黑体" w:hAnsi="黑体" w:eastAsia="黑体" w:cs="黑体"/>
                                    <w:sz w:val="44"/>
                                    <w:szCs w:val="44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44"/>
                                    <w:szCs w:val="44"/>
                                    <w:lang w:val="en-US" w:eastAsia="zh-CN"/>
                                  </w:rPr>
                                  <w:t>删除页面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82" name="文本框 68"/>
                        <wps:cNvSpPr txBox="1"/>
                        <wps:spPr>
                          <a:xfrm>
                            <a:off x="16874" y="27693"/>
                            <a:ext cx="5297" cy="46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5"/>
                                <w:numPr>
                                  <w:ilvl w:val="0"/>
                                  <w:numId w:val="0"/>
                                </w:numPr>
                                <w:kinsoku/>
                                <w:spacing w:line="240" w:lineRule="auto"/>
                                <w:jc w:val="left"/>
                                <w:textAlignment w:val="top"/>
                                <w:rPr>
                                  <w:rFonts w:hint="eastAsia" w:ascii="黑体" w:hAnsi="黑体" w:eastAsia="黑体" w:cs="黑体"/>
                                  <w:b/>
                                  <w:snapToGrid w:val="0"/>
                                  <w:color w:val="222222"/>
                                  <w:spacing w:val="6"/>
                                  <w:kern w:val="0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color w:val="222222"/>
                                  <w:kern w:val="24"/>
                                  <w:sz w:val="18"/>
                                  <w:szCs w:val="18"/>
                                  <w:lang w:val="en-US" w:eastAsia="zh-CN"/>
                                  <w14:textFill>
                                    <w14:solidFill>
                                      <w14:srgbClr w14:val="222222">
                                        <w14:alpha w14:val="40000"/>
                                      </w14:srgbClr>
                                    </w14:solidFill>
                                  </w14:textFill>
                                </w:rPr>
                                <w:t>使用本套模板中，若要删除多余空白页时，具体操作如下：</w:t>
                              </w:r>
                            </w:p>
                            <w:p>
                              <w:pPr>
                                <w:rPr>
                                  <w:rFonts w:hint="eastAsia" w:ascii="黑体" w:hAnsi="黑体" w:eastAsia="黑体" w:cs="黑体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22156" y="28029"/>
                            <a:ext cx="4366" cy="1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44" name="组合 109"/>
                        <wpg:cNvGrpSpPr/>
                        <wpg:grpSpPr>
                          <a:xfrm rot="0">
                            <a:off x="22013" y="29786"/>
                            <a:ext cx="4644" cy="2257"/>
                            <a:chOff x="13147" y="13452"/>
                            <a:chExt cx="4644" cy="1675"/>
                          </a:xfrm>
                        </wpg:grpSpPr>
                        <wps:wsp>
                          <wps:cNvPr id="3" name="文本框 67"/>
                          <wps:cNvSpPr txBox="1"/>
                          <wps:spPr>
                            <a:xfrm>
                              <a:off x="13147" y="13452"/>
                              <a:ext cx="1287" cy="45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ind w:left="0"/>
                                  <w:jc w:val="left"/>
                                  <w:rPr>
                                    <w:rFonts w:hint="eastAsia" w:ascii="黑体" w:hAnsi="黑体" w:eastAsia="黑体" w:cs="黑体"/>
                                    <w:sz w:val="22"/>
                                    <w:szCs w:val="22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22"/>
                                    <w:szCs w:val="22"/>
                                    <w:lang w:val="en-US" w:eastAsia="zh-CN"/>
                                  </w:rPr>
                                  <w:t>方法二</w:t>
                                </w: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22"/>
                                    <w:szCs w:val="22"/>
                                  </w:rPr>
                                  <w:t>：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6" name="文本框 68"/>
                          <wps:cNvSpPr txBox="1"/>
                          <wps:spPr>
                            <a:xfrm>
                              <a:off x="13198" y="14540"/>
                              <a:ext cx="4593" cy="587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spacing w:line="240" w:lineRule="auto"/>
                                  <w:ind w:left="0"/>
                                  <w:jc w:val="left"/>
                                  <w:textAlignment w:val="top"/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3、再次按「Delete」键即可删除空白页。</w:t>
                                </w:r>
                              </w:p>
                              <w:p>
                                <w:pPr>
                                  <w:rPr>
                                    <w:rFonts w:hint="eastAsia" w:ascii="黑体" w:hAnsi="黑体" w:eastAsia="黑体" w:cs="黑体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29" name="文本框 68"/>
                          <wps:cNvSpPr txBox="1"/>
                          <wps:spPr>
                            <a:xfrm>
                              <a:off x="13198" y="14207"/>
                              <a:ext cx="4593" cy="384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spacing w:line="240" w:lineRule="auto"/>
                                  <w:ind w:left="0"/>
                                  <w:jc w:val="left"/>
                                  <w:textAlignment w:val="top"/>
                                  <w:rPr>
                                    <w:rFonts w:hint="eastAsia" w:ascii="黑体" w:hAnsi="黑体" w:eastAsia="黑体" w:cs="黑体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2、在空白页光标处，按「Shift+Backspace」键。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73" name="文本框 68"/>
                          <wps:cNvSpPr txBox="1"/>
                          <wps:spPr>
                            <a:xfrm>
                              <a:off x="13198" y="13815"/>
                              <a:ext cx="4593" cy="49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spacing w:line="240" w:lineRule="auto"/>
                                  <w:ind w:left="0"/>
                                  <w:jc w:val="left"/>
                                  <w:textAlignment w:val="top"/>
                                  <w:rPr>
                                    <w:rFonts w:hint="eastAsia" w:ascii="黑体" w:hAnsi="黑体" w:eastAsia="黑体" w:cs="黑体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1、删除多余页面的文本内容，成为空白页。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46" name="组合 110"/>
                        <wpg:cNvGrpSpPr/>
                        <wpg:grpSpPr>
                          <a:xfrm rot="0">
                            <a:off x="16849" y="28325"/>
                            <a:ext cx="4874" cy="3583"/>
                            <a:chOff x="7983" y="11204"/>
                            <a:chExt cx="4874" cy="3583"/>
                          </a:xfrm>
                        </wpg:grpSpPr>
                        <pic:pic xmlns:pic="http://schemas.openxmlformats.org/drawingml/2006/picture">
                          <pic:nvPicPr>
                            <pic:cNvPr id="47" name="图片 80" descr="WPS图片编辑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056" y="12883"/>
                              <a:ext cx="4614" cy="97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8" name="文本框 68"/>
                          <wps:cNvSpPr txBox="1"/>
                          <wps:spPr>
                            <a:xfrm>
                              <a:off x="7983" y="12296"/>
                              <a:ext cx="4820" cy="73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spacing w:line="240" w:lineRule="auto"/>
                                  <w:ind w:left="0"/>
                                  <w:jc w:val="left"/>
                                  <w:textAlignment w:val="top"/>
                                  <w:rPr>
                                    <w:rFonts w:hint="eastAsia" w:ascii="黑体" w:hAnsi="黑体" w:eastAsia="黑体" w:cs="黑体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2、点击「开始」选项卡下的「显示/隐藏编辑标记」按钮。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78" name="文本框 68"/>
                          <wps:cNvSpPr txBox="1"/>
                          <wps:spPr>
                            <a:xfrm>
                              <a:off x="8007" y="13977"/>
                              <a:ext cx="4850" cy="81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numPr>
                                    <w:ilvl w:val="0"/>
                                    <w:numId w:val="1"/>
                                  </w:numPr>
                                  <w:kinsoku/>
                                  <w:spacing w:line="240" w:lineRule="auto"/>
                                  <w:ind w:left="0"/>
                                  <w:jc w:val="left"/>
                                  <w:textAlignment w:val="top"/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在分页符的后面点击光标，然后按「Delete」删除键</w:t>
                                </w:r>
                              </w:p>
                              <w:p>
                                <w:pPr>
                                  <w:pStyle w:val="5"/>
                                  <w:numPr>
                                    <w:ilvl w:val="0"/>
                                    <w:numId w:val="0"/>
                                  </w:numPr>
                                  <w:kinsoku/>
                                  <w:spacing w:line="240" w:lineRule="auto"/>
                                  <w:jc w:val="left"/>
                                  <w:textAlignment w:val="top"/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即可。</w:t>
                                </w:r>
                              </w:p>
                              <w:p>
                                <w:pPr>
                                  <w:rPr>
                                    <w:rFonts w:hint="eastAsia" w:ascii="黑体" w:hAnsi="黑体" w:eastAsia="黑体" w:cs="黑体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83" name="文本框 68"/>
                          <wps:cNvSpPr txBox="1"/>
                          <wps:spPr>
                            <a:xfrm>
                              <a:off x="7983" y="11710"/>
                              <a:ext cx="4593" cy="49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spacing w:line="240" w:lineRule="auto"/>
                                  <w:ind w:left="0"/>
                                  <w:jc w:val="left"/>
                                  <w:textAlignment w:val="top"/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1、删除多余页面的文本内容，成为空白页。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84" name="文本框 67"/>
                          <wps:cNvSpPr txBox="1"/>
                          <wps:spPr>
                            <a:xfrm>
                              <a:off x="7983" y="11204"/>
                              <a:ext cx="1287" cy="737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>
                                <w:pPr>
                                  <w:pStyle w:val="5"/>
                                  <w:kinsoku/>
                                  <w:ind w:left="0"/>
                                  <w:jc w:val="left"/>
                                  <w:rPr>
                                    <w:rFonts w:hint="eastAsia" w:ascii="黑体" w:hAnsi="黑体" w:eastAsia="黑体" w:cs="黑体"/>
                                    <w:sz w:val="22"/>
                                    <w:szCs w:val="22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22"/>
                                    <w:szCs w:val="22"/>
                                    <w:lang w:val="en-US" w:eastAsia="zh-CN"/>
                                  </w:rPr>
                                  <w:t>方法一</w:t>
                                </w: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22"/>
                                    <w:szCs w:val="22"/>
                                  </w:rPr>
                                  <w:t>：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49" name="直接连接符 24"/>
                        <wps:cNvCnPr/>
                        <wps:spPr>
                          <a:xfrm>
                            <a:off x="16914" y="22505"/>
                            <a:ext cx="982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222222">
                                <a:alpha val="8000"/>
                              </a:srgb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文本框 55"/>
                        <wps:cNvSpPr txBox="1"/>
                        <wps:spPr>
                          <a:xfrm>
                            <a:off x="16753" y="25469"/>
                            <a:ext cx="8525" cy="110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5"/>
                                <w:keepNext w:val="0"/>
                                <w:keepLines w:val="0"/>
                                <w:pageBreakBefore w:val="0"/>
                                <w:widowControl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00" w:lineRule="exact"/>
                                <w:ind w:left="0"/>
                                <w:jc w:val="left"/>
                                <w:textAlignment w:val="top"/>
                                <w:rPr>
                                  <w:rFonts w:ascii="黑体" w:hAnsi="黑体" w:eastAsia="黑体"/>
                                  <w:color w:val="222222"/>
                                  <w:kern w:val="24"/>
                                  <w:sz w:val="14"/>
                                  <w:szCs w:val="14"/>
                                  <w14:textFill>
                                    <w14:solidFill>
                                      <w14:srgbClr w14:val="222222">
                                        <w14:alpha w14:val="4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黑体" w:hAnsi="黑体" w:eastAsia="黑体"/>
                                  <w:color w:val="222222"/>
                                  <w:kern w:val="24"/>
                                  <w:sz w:val="14"/>
                                  <w:szCs w:val="14"/>
                                  <w14:textFill>
                                    <w14:solidFill>
                                      <w14:srgbClr w14:val="222222">
                                        <w14:alpha w14:val="40000"/>
                                      </w14:srgbClr>
                                    </w14:solidFill>
                                  </w14:textFill>
                                </w:rPr>
                                <w:t>【说明】</w:t>
                              </w:r>
                            </w:p>
                            <w:p>
                              <w:pPr>
                                <w:pStyle w:val="5"/>
                                <w:keepNext w:val="0"/>
                                <w:keepLines w:val="0"/>
                                <w:pageBreakBefore w:val="0"/>
                                <w:widowControl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00" w:lineRule="exact"/>
                                <w:ind w:left="0"/>
                                <w:jc w:val="left"/>
                                <w:textAlignment w:val="top"/>
                              </w:pPr>
                              <w:r>
                                <w:rPr>
                                  <w:rFonts w:ascii="黑体" w:hAnsi="黑体" w:eastAsia="黑体"/>
                                  <w:color w:val="222222"/>
                                  <w:kern w:val="24"/>
                                  <w:sz w:val="14"/>
                                  <w:szCs w:val="14"/>
                                  <w14:textFill>
                                    <w14:solidFill>
                                      <w14:srgbClr w14:val="222222">
                                        <w14:alpha w14:val="40000"/>
                                      </w14:srgbClr>
                                    </w14:solidFill>
                                  </w14:textFill>
                                </w:rPr>
                                <w:t>模板中使用的字体仅限于个人学习、研究或欣赏目的使用，如需商用请您自行向版权方购买、获取商用版权。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9" name="直接连接符 24"/>
                        <wps:cNvCnPr/>
                        <wps:spPr>
                          <a:xfrm>
                            <a:off x="16914" y="23927"/>
                            <a:ext cx="982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222222">
                                <a:alpha val="8000"/>
                              </a:srgb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直接连接符 24"/>
                        <wps:cNvCnPr/>
                        <wps:spPr>
                          <a:xfrm>
                            <a:off x="16914" y="25341"/>
                            <a:ext cx="982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222222">
                                <a:alpha val="8000"/>
                              </a:srgb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89.9pt;margin-top:15.55pt;height:663.15pt;width:542.75pt;z-index:251664384;mso-width-relative:page;mso-height-relative:page;" coordorigin="15879,18780" coordsize="10855,13263" o:gfxdata="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">
                <o:lock v:ext="edit" aspectratio="f"/>
                <v:group id="组合 36" o:spid="_x0000_s1026" o:spt="203" style="position:absolute;left:16850;top:20211;height:5124;width:4251;" coordorigin="10848,3131" coordsize="4251,5124" o:gfxdata="UEsDBAoAAAAAAIdO4kAAAAAAAAAAAAAAAAAEAAAAZHJzL1BLAwQUAAAACACHTuJAR83Bc7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1j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R83Bc7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文本框 17" o:spid="_x0000_s1026" o:spt="202" type="#_x0000_t202" style="position:absolute;left:10892;top:4345;height:463;width:3816;" filled="f" stroked="f" coordsize="21600,21600" o:gfxdata="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VuDr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kinsoku/>
                            <w:ind w:left="0"/>
                            <w:jc w:val="left"/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中文｜</w:t>
                          </w:r>
                          <w:r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汉仪旗黑-55简</w:t>
                          </w:r>
                        </w:p>
                      </w:txbxContent>
                    </v:textbox>
                  </v:shape>
                  <v:shape id="文本框 23" o:spid="_x0000_s1026" o:spt="202" type="#_x0000_t202" style="position:absolute;left:10848;top:4599;height:801;width:3478;" filled="f" stroked="f" coordsize="21600,21600" o:gfxdata="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+FyY0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40"/>
                              <w:szCs w:val="40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40"/>
                              <w:szCs w:val="40"/>
                              <w:lang w:val="en-US" w:eastAsia="zh-CN"/>
                            </w:rPr>
                            <w:t>汉仪旗黑-55简</w:t>
                          </w:r>
                        </w:p>
                      </w:txbxContent>
                    </v:textbox>
                  </v:shape>
                  <v:group id="组合 57" o:spid="_x0000_s1026" o:spt="203" style="position:absolute;left:10850;top:3131;height:1309;width:3135;" coordorigin="1166,2463" coordsize="3135,1309" o:gfxdata="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KIFk6L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文本框 16" o:spid="_x0000_s1026" o:spt="202" type="#_x0000_t202" style="position:absolute;left:1166;top:2463;height:1309;width:1506;" filled="f" stroked="f" coordsize="21600,21600" o:gfxdata="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iR3YvQAA&#10;ANsAAAAPAAAAAAAAAAEAIAAAACIAAABkcnMvZG93bnJldi54bWxQSwECFAAUAAAACACHTuJAMy8F&#10;njsAAAA5AAAAEAAAAAAAAAABACAAAAAMAQAAZHJzL3NoYXBleG1sLnhtbFBLBQYAAAAABgAGAFsB&#10;AAC2AwAAAAA=&#10;">
                      <v:fill on="f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pStyle w:val="5"/>
                              <w:kinsoku/>
                              <w:ind w:left="0"/>
                              <w:jc w:val="left"/>
                              <w:rPr>
                                <w:rFonts w:hint="eastAsia" w:ascii="黑体" w:hAnsi="黑体" w:eastAsia="黑体" w:cs="黑体"/>
                                <w:b/>
                                <w:bCs w:val="0"/>
                                <w:sz w:val="76"/>
                                <w:szCs w:val="76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 w:val="0"/>
                                <w:color w:val="FF2832"/>
                                <w:kern w:val="24"/>
                                <w:sz w:val="76"/>
                                <w:szCs w:val="76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shape id="文本框 18" o:spid="_x0000_s1026" o:spt="202" type="#_x0000_t202" style="position:absolute;left:2015;top:2835;height:793;width:2286;" filled="f" stroked="f" coordsize="21600,21600" o:gfxdata="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0BaJqrgAAADbAAAA&#10;DwAAAAAAAAABACAAAAAiAAAAZHJzL2Rvd25yZXYueG1sUEsBAhQAFAAAAAgAh07iQDMvBZ47AAAA&#10;OQAAABAAAAAAAAAAAQAgAAAABwEAAGRycy9zaGFwZXhtbC54bWxQSwUGAAAAAAYABgBbAQAAsQMA&#10;AAAA&#10;">
                      <v:fill on="f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pStyle w:val="5"/>
                              <w:kinsoku/>
                              <w:ind w:left="0"/>
                              <w:jc w:val="left"/>
                              <w:rPr>
                                <w:rFonts w:hint="eastAsia" w:ascii="黑体" w:hAnsi="黑体" w:eastAsia="黑体" w:cs="黑体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color w:val="222222"/>
                                <w:kern w:val="24"/>
                                <w:sz w:val="44"/>
                                <w:szCs w:val="44"/>
                              </w:rPr>
                              <w:t>字体说明</w:t>
                            </w:r>
                          </w:p>
                        </w:txbxContent>
                      </v:textbox>
                    </v:shape>
                  </v:group>
                  <v:shape id="文本框 17" o:spid="_x0000_s1026" o:spt="202" type="#_x0000_t202" style="position:absolute;left:10892;top:5767;height:463;width:3816;" filled="f" stroked="f" coordsize="21600,21600" o:gfxdata="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UACp67gAAADb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kinsoku/>
                            <w:ind w:left="0"/>
                            <w:jc w:val="left"/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中文｜</w:t>
                          </w:r>
                          <w:r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汉仪文黑-85W</w:t>
                          </w:r>
                        </w:p>
                      </w:txbxContent>
                    </v:textbox>
                  </v:shape>
                  <v:shape id="文本框 23" o:spid="_x0000_s1026" o:spt="202" type="#_x0000_t202" style="position:absolute;left:10848;top:6003;height:892;width:3478;" filled="f" stroked="f" coordsize="21600,21600" o:gfxdata="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yIgPW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ascii="汉仪文黑-85W" w:hAnsi="汉仪文黑-85W" w:eastAsia="汉仪文黑-85W" w:cs="汉仪文黑-85W"/>
                              <w:color w:val="222222"/>
                              <w:kern w:val="24"/>
                              <w:sz w:val="40"/>
                              <w:szCs w:val="40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汉仪文黑-85W" w:hAnsi="汉仪文黑-85W" w:eastAsia="汉仪文黑-85W" w:cs="汉仪文黑-85W"/>
                              <w:color w:val="222222"/>
                              <w:kern w:val="24"/>
                              <w:sz w:val="40"/>
                              <w:szCs w:val="40"/>
                              <w:lang w:val="en-US" w:eastAsia="zh-CN"/>
                            </w:rPr>
                            <w:t>汉仪文黑-85W</w:t>
                          </w:r>
                        </w:p>
                      </w:txbxContent>
                    </v:textbox>
                  </v:shape>
                  <v:shape id="文本框 17" o:spid="_x0000_s1026" o:spt="202" type="#_x0000_t202" style="position:absolute;left:10892;top:7181;height:463;width:3816;" filled="f" stroked="f" coordsize="21600,21600" o:gfxdata="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0c9Qq8AAAA&#10;2g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kinsoku/>
                            <w:ind w:left="0"/>
                            <w:jc w:val="left"/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中文｜</w:t>
                          </w:r>
                          <w:r>
                            <w:rPr>
                              <w:rFonts w:hint="eastAsia" w:ascii="汉仪旗黑-55简" w:hAnsi="汉仪旗黑-55简" w:eastAsia="汉仪旗黑-55简" w:cs="汉仪旗黑-55简"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汉仪铸字美心体W</w:t>
                          </w:r>
                        </w:p>
                      </w:txbxContent>
                    </v:textbox>
                  </v:shape>
                  <v:shape id="文本框 23" o:spid="_x0000_s1026" o:spt="202" type="#_x0000_t202" style="position:absolute;left:10848;top:7600;height:655;width:4251;" filled="f" stroked="f" coordsize="21600,21600" o:gfxdata="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s4b2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ascii="汉仪铸字美心体W" w:hAnsi="汉仪铸字美心体W" w:eastAsia="汉仪铸字美心体W" w:cs="汉仪铸字美心体W"/>
                              <w:color w:val="222222"/>
                              <w:kern w:val="24"/>
                              <w:sz w:val="40"/>
                              <w:szCs w:val="40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汉仪铸字美心体W" w:hAnsi="汉仪铸字美心体W" w:eastAsia="汉仪铸字美心体W" w:cs="汉仪铸字美心体W"/>
                              <w:color w:val="222222"/>
                              <w:kern w:val="24"/>
                              <w:sz w:val="40"/>
                              <w:szCs w:val="40"/>
                              <w:lang w:val="en-US" w:eastAsia="zh-CN"/>
                            </w:rPr>
                            <w:t>汉仪铸字美心体W</w:t>
                          </w:r>
                        </w:p>
                      </w:txbxContent>
                    </v:textbox>
                  </v:shape>
                </v:group>
                <v:group id="组合 105" o:spid="_x0000_s1026" o:spt="203" style="position:absolute;left:15879;top:18780;height:1611;width:6797;" coordorigin="0,1191" coordsize="6797,1611" o:gfxdata="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7xG5O+AAAA2wAAAA8AAAAAAAAAAQAgAAAAIgAAAGRycy9kb3ducmV2Lnht&#10;bFBLAQIUABQAAAAIAIdO4kAzLwWeOwAAADkAAAAVAAAAAAAAAAEAIAAAAA0BAABkcnMvZ3JvdXBz&#10;aGFwZXhtbC54bWxQSwUGAAAAAAYABgBgAQAAygMAAAAA&#10;">
                  <o:lock v:ext="edit" aspectratio="f"/>
                  <v:rect id="矩形 11" o:spid="_x0000_s1026" o:spt="1" style="position:absolute;left:0;top:1543;height:737;width:170;v-text-anchor:middle;" fillcolor="#FF2832" filled="t" stroked="f" coordsize="21600,21600" o:gfxdata="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KrIChugAAANwA&#10;AAAPAAAAAAAAAAEAIAAAACIAAABkcnMvZG93bnJldi54bWxQSwECFAAUAAAACACHTuJAMy8FnjsA&#10;AAA5AAAAEAAAAAAAAAABACAAAAAJAQAAZHJzL3NoYXBleG1sLnhtbFBLBQYAAAAABgAGAFsBAACz&#10;AwAAAAA=&#10;">
                    <v:fill on="t" focussize="0,0"/>
                    <v:stroke on="f" weight="2pt"/>
                    <v:imagedata o:title=""/>
                    <o:lock v:ext="edit" aspectratio="f"/>
                  </v:rect>
                  <v:shape id="文本框 12" o:spid="_x0000_s1026" o:spt="202" type="#_x0000_t202" style="position:absolute;left:166;top:1191;height:1036;width:6631;" filled="f" stroked="f" coordsize="21600,21600" o:gfxdata="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XngBm5AAAA3A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kinsoku/>
                            <w:ind w:left="0"/>
                            <w:jc w:val="left"/>
                            <w:rPr>
                              <w:rFonts w:hint="eastAsia" w:ascii="黑体" w:hAnsi="黑体" w:eastAsia="黑体" w:cs="黑体"/>
                              <w:sz w:val="52"/>
                              <w:szCs w:val="52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52"/>
                              <w:szCs w:val="52"/>
                            </w:rPr>
                            <w:t>稻壳儿</w:t>
                          </w: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52"/>
                              <w:szCs w:val="52"/>
                              <w:lang w:val="en-US" w:eastAsia="zh-CN"/>
                            </w:rPr>
                            <w:t>文字</w:t>
                          </w: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52"/>
                              <w:szCs w:val="52"/>
                            </w:rPr>
                            <w:t>模板使用说明</w:t>
                          </w:r>
                        </w:p>
                      </w:txbxContent>
                    </v:textbox>
                  </v:shape>
                  <v:shape id="文本框 13" o:spid="_x0000_s1026" o:spt="202" type="#_x0000_t202" style="position:absolute;left:74;top:2066;height:736;width:5913;" filled="f" stroked="f" coordsize="21600,21600" o:gfxdata="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b8uXK8AAAA&#10;3A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>
                          <w:pPr>
                            <w:pStyle w:val="5"/>
                            <w:kinsoku/>
                            <w:ind w:left="0"/>
                            <w:jc w:val="left"/>
                            <w:rPr>
                              <w:rFonts w:hint="eastAsia" w:ascii="黑体" w:hAnsi="黑体" w:eastAsia="黑体" w:cs="黑体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color w:val="222222"/>
                              <w:kern w:val="24"/>
                              <w:sz w:val="24"/>
                              <w:szCs w:val="24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（本页为说明页，用户使用模板时可删除本页内容）</w:t>
                          </w:r>
                        </w:p>
                      </w:txbxContent>
                    </v:textbox>
                  </v:shape>
                </v:group>
                <v:group id="组合 89" o:spid="_x0000_s1026" o:spt="203" style="position:absolute;left:16849;top:26618;height:1672;width:3924;" coordorigin="1213,2278" coordsize="3924,1672" o:gfxdata="UEsDBAoAAAAAAIdO4kAAAAAAAAAAAAAAAAAEAAAAZHJzL1BLAwQUAAAACACHTuJAfiOF5L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1glcD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+I4Xk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文本框 90" o:spid="_x0000_s1026" o:spt="202" type="#_x0000_t202" style="position:absolute;left:1213;top:2278;height:1672;width:1555;" filled="f" stroked="f" coordsize="21600,21600" o:gfxdata="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oWCsDugAAANw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>
                          <w:pPr>
                            <w:pStyle w:val="5"/>
                            <w:kinsoku/>
                            <w:ind w:left="0"/>
                            <w:jc w:val="left"/>
                            <w:rPr>
                              <w:rFonts w:hint="eastAsia" w:ascii="黑体" w:hAnsi="黑体" w:eastAsia="黑体" w:cs="黑体"/>
                              <w:sz w:val="76"/>
                              <w:szCs w:val="76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FF2832"/>
                              <w:kern w:val="24"/>
                              <w:sz w:val="76"/>
                              <w:szCs w:val="76"/>
                            </w:rPr>
                            <w:t>0</w:t>
                          </w: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FF2832"/>
                              <w:kern w:val="24"/>
                              <w:sz w:val="76"/>
                              <w:szCs w:val="76"/>
                              <w:lang w:val="en-US" w:eastAsia="zh-CN"/>
                            </w:rPr>
                            <w:t>2</w:t>
                          </w:r>
                        </w:p>
                      </w:txbxContent>
                    </v:textbox>
                  </v:shape>
                  <v:shape id="文本框 91" o:spid="_x0000_s1026" o:spt="202" type="#_x0000_t202" style="position:absolute;left:2236;top:2590;height:1048;width:2901;" filled="f" stroked="f" coordsize="21600,21600" o:gfxdata="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nsbN3ugAAANw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>
                          <w:pPr>
                            <w:pStyle w:val="5"/>
                            <w:kinsoku/>
                            <w:ind w:left="0"/>
                            <w:jc w:val="left"/>
                            <w:rPr>
                              <w:rFonts w:hint="eastAsia" w:ascii="黑体" w:hAnsi="黑体" w:eastAsia="黑体" w:cs="黑体"/>
                              <w:sz w:val="44"/>
                              <w:szCs w:val="44"/>
                              <w:lang w:eastAsia="zh-CN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44"/>
                              <w:szCs w:val="44"/>
                              <w:lang w:val="en-US" w:eastAsia="zh-CN"/>
                            </w:rPr>
                            <w:t>删除页面</w:t>
                          </w:r>
                        </w:p>
                      </w:txbxContent>
                    </v:textbox>
                  </v:shape>
                </v:group>
                <v:shape id="文本框 68" o:spid="_x0000_s1026" o:spt="202" type="#_x0000_t202" style="position:absolute;left:16874;top:27693;height:469;width:5297;" filled="f" stroked="f" coordsize="21600,21600" o:gfxdata="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Ccon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5"/>
                          <w:numPr>
                            <w:ilvl w:val="0"/>
                            <w:numId w:val="0"/>
                          </w:numPr>
                          <w:kinsoku/>
                          <w:spacing w:line="240" w:lineRule="auto"/>
                          <w:jc w:val="left"/>
                          <w:textAlignment w:val="top"/>
                          <w:rPr>
                            <w:rFonts w:hint="eastAsia" w:ascii="黑体" w:hAnsi="黑体" w:eastAsia="黑体" w:cs="黑体"/>
                            <w:b/>
                            <w:snapToGrid w:val="0"/>
                            <w:color w:val="222222"/>
                            <w:spacing w:val="6"/>
                            <w:kern w:val="0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color w:val="222222"/>
                            <w:kern w:val="24"/>
                            <w:sz w:val="18"/>
                            <w:szCs w:val="18"/>
                            <w:lang w:val="en-US" w:eastAsia="zh-CN"/>
                            <w14:textFill>
                              <w14:solidFill>
                                <w14:srgbClr w14:val="222222">
                                  <w14:alpha w14:val="40000"/>
                                </w14:srgbClr>
                              </w14:solidFill>
                            </w14:textFill>
                          </w:rPr>
                          <w:t>使用本套模板中，若要删除多余空白页时，具体操作如下：</w:t>
                        </w:r>
                      </w:p>
                      <w:p>
                        <w:pPr>
                          <w:rPr>
                            <w:rFonts w:hint="eastAsia" w:ascii="黑体" w:hAnsi="黑体" w:eastAsia="黑体" w:cs="黑体"/>
                            <w:sz w:val="18"/>
                            <w:szCs w:val="18"/>
                            <w:lang w:val="en-US" w:eastAsia="zh-CN"/>
                          </w:rPr>
                        </w:pPr>
                      </w:p>
                    </w:txbxContent>
                  </v:textbox>
                </v:shape>
                <v:shape id="图片 3" o:spid="_x0000_s1026" o:spt="75" type="#_x0000_t75" style="position:absolute;left:22156;top:28029;height:1284;width:4366;" filled="f" o:preferrelative="t" stroked="f" coordsize="21600,21600" o:gfxdata="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lU5k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6" o:title=""/>
                  <o:lock v:ext="edit" aspectratio="t"/>
                </v:shape>
                <v:group id="组合 109" o:spid="_x0000_s1026" o:spt="203" style="position:absolute;left:22013;top:29786;height:2257;width:4644;" coordorigin="13147,13452" coordsize="4644,1675" o:gfxdata="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oa4C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文本框 67" o:spid="_x0000_s1026" o:spt="202" type="#_x0000_t202" style="position:absolute;left:13147;top:13452;height:456;width:1287;" filled="f" stroked="f" coordsize="21600,21600" o:gfxdata="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c9MLgugAAANo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kinsoku/>
                            <w:ind w:left="0"/>
                            <w:jc w:val="left"/>
                            <w:rPr>
                              <w:rFonts w:hint="eastAsia" w:ascii="黑体" w:hAnsi="黑体" w:eastAsia="黑体" w:cs="黑体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22"/>
                              <w:szCs w:val="22"/>
                              <w:lang w:val="en-US" w:eastAsia="zh-CN"/>
                            </w:rPr>
                            <w:t>方法二</w:t>
                          </w: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22"/>
                              <w:szCs w:val="22"/>
                            </w:rPr>
                            <w:t>：</w:t>
                          </w:r>
                        </w:p>
                      </w:txbxContent>
                    </v:textbox>
                  </v:shape>
                  <v:shape id="文本框 68" o:spid="_x0000_s1026" o:spt="202" type="#_x0000_t202" style="position:absolute;left:13198;top:14540;height:587;width:4593;" filled="f" stroked="f" coordsize="21600,21600" o:gfxdata="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MWuxm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kinsoku/>
                            <w:spacing w:line="240" w:lineRule="auto"/>
                            <w:ind w:left="0"/>
                            <w:jc w:val="left"/>
                            <w:textAlignment w:val="top"/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3、再次按「Delete」键即可删除空白页。</w:t>
                          </w:r>
                        </w:p>
                        <w:p>
                          <w:pPr>
                            <w:rPr>
                              <w:rFonts w:hint="eastAsia" w:ascii="黑体" w:hAnsi="黑体" w:eastAsia="黑体" w:cs="黑体"/>
                              <w:sz w:val="18"/>
                              <w:szCs w:val="18"/>
                              <w:lang w:val="en-US" w:eastAsia="zh-CN"/>
                            </w:rPr>
                          </w:pPr>
                        </w:p>
                      </w:txbxContent>
                    </v:textbox>
                  </v:shape>
                  <v:shape id="文本框 68" o:spid="_x0000_s1026" o:spt="202" type="#_x0000_t202" style="position:absolute;left:13198;top:14207;height:384;width:4593;" filled="f" stroked="f" coordsize="21600,21600" o:gfxdata="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OXl1r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kinsoku/>
                            <w:spacing w:line="240" w:lineRule="auto"/>
                            <w:ind w:left="0"/>
                            <w:jc w:val="left"/>
                            <w:textAlignment w:val="top"/>
                            <w:rPr>
                              <w:rFonts w:hint="eastAsia" w:ascii="黑体" w:hAnsi="黑体" w:eastAsia="黑体" w:cs="黑体"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2、在空白页光标处，按「Shift+Backspace」键。</w:t>
                          </w:r>
                        </w:p>
                      </w:txbxContent>
                    </v:textbox>
                  </v:shape>
                  <v:shape id="文本框 68" o:spid="_x0000_s1026" o:spt="202" type="#_x0000_t202" style="position:absolute;left:13198;top:13815;height:491;width:4593;" filled="f" stroked="f" coordsize="21600,21600" o:gfxdata="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6+/SG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kinsoku/>
                            <w:spacing w:line="240" w:lineRule="auto"/>
                            <w:ind w:left="0"/>
                            <w:jc w:val="left"/>
                            <w:textAlignment w:val="top"/>
                            <w:rPr>
                              <w:rFonts w:hint="eastAsia" w:ascii="黑体" w:hAnsi="黑体" w:eastAsia="黑体" w:cs="黑体"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1、删除多余页面的文本内容，成为空白页。</w:t>
                          </w:r>
                        </w:p>
                      </w:txbxContent>
                    </v:textbox>
                  </v:shape>
                </v:group>
                <v:group id="组合 110" o:spid="_x0000_s1026" o:spt="203" style="position:absolute;left:16849;top:28325;height:3583;width:4874;" coordorigin="7983,11204" coordsize="4874,3583" o:gfxdata="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ARiD5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80" o:spid="_x0000_s1026" o:spt="75" alt="WPS图片编辑1" type="#_x0000_t75" style="position:absolute;left:8056;top:12883;height:978;width:4614;" filled="f" o:preferrelative="t" stroked="f" coordsize="21600,21600" o:gfxdata="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OfZT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7" o:title=""/>
                    <o:lock v:ext="edit" aspectratio="t"/>
                  </v:shape>
                  <v:shape id="文本框 68" o:spid="_x0000_s1026" o:spt="202" type="#_x0000_t202" style="position:absolute;left:7983;top:12296;height:735;width:4820;" filled="f" stroked="f" coordsize="21600,21600" o:gfxdata="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rnal7bgAAADb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kinsoku/>
                            <w:spacing w:line="240" w:lineRule="auto"/>
                            <w:ind w:left="0"/>
                            <w:jc w:val="left"/>
                            <w:textAlignment w:val="top"/>
                            <w:rPr>
                              <w:rFonts w:hint="eastAsia" w:ascii="黑体" w:hAnsi="黑体" w:eastAsia="黑体" w:cs="黑体"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2、点击「开始」选项卡下的「显示/隐藏编辑标记」按钮。</w:t>
                          </w:r>
                        </w:p>
                      </w:txbxContent>
                    </v:textbox>
                  </v:shape>
                  <v:shape id="文本框 68" o:spid="_x0000_s1026" o:spt="202" type="#_x0000_t202" style="position:absolute;left:8007;top:13977;height:810;width:4850;" filled="f" stroked="f" coordsize="21600,21600" o:gfxdata="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Aab1C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numPr>
                              <w:ilvl w:val="0"/>
                              <w:numId w:val="1"/>
                            </w:numPr>
                            <w:kinsoku/>
                            <w:spacing w:line="240" w:lineRule="auto"/>
                            <w:ind w:left="0"/>
                            <w:jc w:val="left"/>
                            <w:textAlignment w:val="top"/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在分页符的后面点击光标，然后按「Delete」删除键</w:t>
                          </w:r>
                        </w:p>
                        <w:p>
                          <w:pPr>
                            <w:pStyle w:val="5"/>
                            <w:numPr>
                              <w:ilvl w:val="0"/>
                              <w:numId w:val="0"/>
                            </w:numPr>
                            <w:kinsoku/>
                            <w:spacing w:line="240" w:lineRule="auto"/>
                            <w:jc w:val="left"/>
                            <w:textAlignment w:val="top"/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即可。</w:t>
                          </w:r>
                        </w:p>
                        <w:p>
                          <w:pPr>
                            <w:rPr>
                              <w:rFonts w:hint="eastAsia" w:ascii="黑体" w:hAnsi="黑体" w:eastAsia="黑体" w:cs="黑体"/>
                              <w:sz w:val="18"/>
                              <w:szCs w:val="18"/>
                              <w:lang w:val="en-US" w:eastAsia="zh-CN"/>
                            </w:rPr>
                          </w:pPr>
                        </w:p>
                      </w:txbxContent>
                    </v:textbox>
                  </v:shape>
                  <v:shape id="文本框 68" o:spid="_x0000_s1026" o:spt="202" type="#_x0000_t202" style="position:absolute;left:7983;top:11710;height:491;width:4593;" filled="f" stroked="f" coordsize="21600,21600" o:gfxdata="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trjQa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5"/>
                            <w:kinsoku/>
                            <w:spacing w:line="240" w:lineRule="auto"/>
                            <w:ind w:left="0"/>
                            <w:jc w:val="left"/>
                            <w:textAlignment w:val="top"/>
                            <w:rPr>
                              <w:rFonts w:hint="eastAsia" w:ascii="黑体" w:hAnsi="黑体" w:eastAsia="黑体" w:cs="黑体"/>
                              <w:b/>
                              <w:bCs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:lang w:val="en-US" w:eastAsia="zh-CN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1、删除多余页面的文本内容，成为空白页。</w:t>
                          </w:r>
                        </w:p>
                      </w:txbxContent>
                    </v:textbox>
                  </v:shape>
                  <v:shape id="文本框 67" o:spid="_x0000_s1026" o:spt="202" type="#_x0000_t202" style="position:absolute;left:7983;top:11204;height:737;width:1287;" filled="f" stroked="f" coordsize="21600,21600" o:gfxdata="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oGns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>
                          <w:pPr>
                            <w:pStyle w:val="5"/>
                            <w:kinsoku/>
                            <w:ind w:left="0"/>
                            <w:jc w:val="left"/>
                            <w:rPr>
                              <w:rFonts w:hint="eastAsia" w:ascii="黑体" w:hAnsi="黑体" w:eastAsia="黑体" w:cs="黑体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22"/>
                              <w:szCs w:val="22"/>
                              <w:lang w:val="en-US" w:eastAsia="zh-CN"/>
                            </w:rPr>
                            <w:t>方法一</w:t>
                          </w: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22"/>
                              <w:szCs w:val="22"/>
                            </w:rPr>
                            <w:t>：</w:t>
                          </w:r>
                        </w:p>
                      </w:txbxContent>
                    </v:textbox>
                  </v:shape>
                </v:group>
                <v:line id="直接连接符 24" o:spid="_x0000_s1026" o:spt="20" style="position:absolute;left:16914;top:22505;height:0;width:9820;" filled="f" stroked="t" coordsize="21600,21600" o:gfxdata="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ni7tvQAA&#10;ANsAAAAPAAAAAAAAAAEAIAAAACIAAABkcnMvZG93bnJldi54bWxQSwECFAAUAAAACACHTuJAMy8F&#10;njsAAAA5AAAAEAAAAAAAAAABACAAAAAMAQAAZHJzL3NoYXBleG1sLnhtbFBLBQYAAAAABgAGAFsB&#10;AAC2AwAAAAA=&#10;">
                  <v:fill on="f" focussize="0,0"/>
                  <v:stroke color="#222222 [3204]" opacity="5242f" joinstyle="round"/>
                  <v:imagedata o:title=""/>
                  <o:lock v:ext="edit" aspectratio="f"/>
                </v:line>
                <v:shape id="文本框 55" o:spid="_x0000_s1026" o:spt="202" type="#_x0000_t202" style="position:absolute;left:16753;top:25469;height:1104;width:8525;" filled="f" stroked="f" coordsize="21600,21600" o:gfxdata="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sbU5CtwAAANo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pStyle w:val="5"/>
                          <w:keepNext w:val="0"/>
                          <w:keepLines w:val="0"/>
                          <w:pageBreakBefore w:val="0"/>
                          <w:widowControl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00" w:lineRule="exact"/>
                          <w:ind w:left="0"/>
                          <w:jc w:val="left"/>
                          <w:textAlignment w:val="top"/>
                          <w:rPr>
                            <w:rFonts w:ascii="黑体" w:hAnsi="黑体" w:eastAsia="黑体"/>
                            <w:color w:val="222222"/>
                            <w:kern w:val="24"/>
                            <w:sz w:val="14"/>
                            <w:szCs w:val="14"/>
                            <w14:textFill>
                              <w14:solidFill>
                                <w14:srgbClr w14:val="222222">
                                  <w14:alpha w14:val="4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ascii="黑体" w:hAnsi="黑体" w:eastAsia="黑体"/>
                            <w:color w:val="222222"/>
                            <w:kern w:val="24"/>
                            <w:sz w:val="14"/>
                            <w:szCs w:val="14"/>
                            <w14:textFill>
                              <w14:solidFill>
                                <w14:srgbClr w14:val="222222">
                                  <w14:alpha w14:val="40000"/>
                                </w14:srgbClr>
                              </w14:solidFill>
                            </w14:textFill>
                          </w:rPr>
                          <w:t>【说明】</w:t>
                        </w:r>
                      </w:p>
                      <w:p>
                        <w:pPr>
                          <w:pStyle w:val="5"/>
                          <w:keepNext w:val="0"/>
                          <w:keepLines w:val="0"/>
                          <w:pageBreakBefore w:val="0"/>
                          <w:widowControl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00" w:lineRule="exact"/>
                          <w:ind w:left="0"/>
                          <w:jc w:val="left"/>
                          <w:textAlignment w:val="top"/>
                        </w:pPr>
                        <w:r>
                          <w:rPr>
                            <w:rFonts w:ascii="黑体" w:hAnsi="黑体" w:eastAsia="黑体"/>
                            <w:color w:val="222222"/>
                            <w:kern w:val="24"/>
                            <w:sz w:val="14"/>
                            <w:szCs w:val="14"/>
                            <w14:textFill>
                              <w14:solidFill>
                                <w14:srgbClr w14:val="222222">
                                  <w14:alpha w14:val="40000"/>
                                </w14:srgbClr>
                              </w14:solidFill>
                            </w14:textFill>
                          </w:rPr>
                          <w:t>模板中使用的字体仅限于个人学习、研究或欣赏目的使用，如需商用请您自行向版权方购买、获取商用版权。</w:t>
                        </w:r>
                      </w:p>
                    </w:txbxContent>
                  </v:textbox>
                </v:shape>
                <v:line id="直接连接符 24" o:spid="_x0000_s1026" o:spt="20" style="position:absolute;left:16914;top:23927;height:0;width:9820;" filled="f" stroked="t" coordsize="21600,21600" o:gfxdata="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MLQHwugAAANsA&#10;AAAPAAAAAAAAAAEAIAAAACIAAABkcnMvZG93bnJldi54bWxQSwECFAAUAAAACACHTuJAMy8FnjsA&#10;AAA5AAAAEAAAAAAAAAABACAAAAAJAQAAZHJzL3NoYXBleG1sLnhtbFBLBQYAAAAABgAGAFsBAACz&#10;AwAAAAA=&#10;">
                  <v:fill on="f" focussize="0,0"/>
                  <v:stroke color="#222222 [3204]" opacity="5242f" joinstyle="round"/>
                  <v:imagedata o:title=""/>
                  <o:lock v:ext="edit" aspectratio="f"/>
                </v:line>
                <v:line id="直接连接符 24" o:spid="_x0000_s1026" o:spt="20" style="position:absolute;left:16914;top:25341;height:0;width:9820;" filled="f" stroked="t" coordsize="21600,21600" o:gfxdata="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yWw32ugAAANsA&#10;AAAPAAAAAAAAAAEAIAAAACIAAABkcnMvZG93bnJldi54bWxQSwECFAAUAAAACACHTuJAMy8FnjsA&#10;AAA5AAAAEAAAAAAAAAABACAAAAAJAQAAZHJzL3NoYXBleG1sLnhtbFBLBQYAAAAABgAGAFsBAACz&#10;AwAAAAA=&#10;">
                  <v:fill on="f" focussize="0,0"/>
                  <v:stroke color="#222222 [3204]" opacity="5242f" joinstyle="round"/>
                  <v:imagedata o:title=""/>
                  <o:lock v:ext="edit" aspectratio="f"/>
                </v:line>
              </v:group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6B0D6481-5995-4F58-9B69-A72054889BE8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D549503D-2A4D-4E74-812A-C8CE1B17AD09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9AD69B76-5E1A-48A5-A7A3-41D2FF296057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4" w:fontKey="{E58E39DE-241F-4331-AA99-96E90D05AFB7}"/>
  </w:font>
  <w:font w:name="汉仪文黑-85W">
    <w:panose1 w:val="00020600040101010101"/>
    <w:charset w:val="86"/>
    <w:family w:val="auto"/>
    <w:pitch w:val="default"/>
    <w:sig w:usb0="A00002BF" w:usb1="1ACF7CFA" w:usb2="00000016" w:usb3="00000000" w:csb0="0004009F" w:csb1="DFD70000"/>
    <w:embedRegular r:id="rId5" w:fontKey="{BA2DCBB6-E194-4286-8583-473751259FD3}"/>
  </w:font>
  <w:font w:name="汉仪旗黑-55简">
    <w:panose1 w:val="00020600040101010101"/>
    <w:charset w:val="80"/>
    <w:family w:val="auto"/>
    <w:pitch w:val="default"/>
    <w:sig w:usb0="A00002BF" w:usb1="18CF7CFA" w:usb2="00000016" w:usb3="00000000" w:csb0="40020001" w:csb1="C0D60000"/>
    <w:embedRegular r:id="rId6" w:fontKey="{F3E3114A-D526-4906-83E0-F62AB7345BE9}"/>
  </w:font>
  <w:font w:name="汉仪铸字美心体W">
    <w:panose1 w:val="00020600040101010101"/>
    <w:charset w:val="86"/>
    <w:family w:val="auto"/>
    <w:pitch w:val="default"/>
    <w:sig w:usb0="8000003F" w:usb1="2ACB7C5A" w:usb2="00000016" w:usb3="00000000" w:csb0="0004009F" w:csb1="00000000"/>
    <w:embedRegular r:id="rId7" w:fontKey="{B8E7DB51-77FC-4D8E-B18B-F74A41A0A5C1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DFBF137"/>
    <w:multiLevelType w:val="singleLevel"/>
    <w:tmpl w:val="EDFBF137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TrueTypeFonts/>
  <w:embedSystemFonts/>
  <w:saveSubset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2591281"/>
    <w:rsid w:val="0005399E"/>
    <w:rsid w:val="00063107"/>
    <w:rsid w:val="00077B98"/>
    <w:rsid w:val="00081C91"/>
    <w:rsid w:val="000A391B"/>
    <w:rsid w:val="000A3E2E"/>
    <w:rsid w:val="000B47AC"/>
    <w:rsid w:val="000D2D5E"/>
    <w:rsid w:val="000D4762"/>
    <w:rsid w:val="000F4610"/>
    <w:rsid w:val="0011519D"/>
    <w:rsid w:val="00116DEF"/>
    <w:rsid w:val="00135844"/>
    <w:rsid w:val="00150711"/>
    <w:rsid w:val="001767B3"/>
    <w:rsid w:val="0018050F"/>
    <w:rsid w:val="001915EF"/>
    <w:rsid w:val="001C65B7"/>
    <w:rsid w:val="001E30EA"/>
    <w:rsid w:val="0022556B"/>
    <w:rsid w:val="00231FCB"/>
    <w:rsid w:val="002366BC"/>
    <w:rsid w:val="00245249"/>
    <w:rsid w:val="00253006"/>
    <w:rsid w:val="00264F80"/>
    <w:rsid w:val="002751A3"/>
    <w:rsid w:val="002A3F7F"/>
    <w:rsid w:val="002B5A18"/>
    <w:rsid w:val="002D7FB0"/>
    <w:rsid w:val="002E07D3"/>
    <w:rsid w:val="00300A4F"/>
    <w:rsid w:val="0031054F"/>
    <w:rsid w:val="00356E77"/>
    <w:rsid w:val="00366826"/>
    <w:rsid w:val="0037055B"/>
    <w:rsid w:val="003902C1"/>
    <w:rsid w:val="00391F6D"/>
    <w:rsid w:val="003A22D6"/>
    <w:rsid w:val="003A768C"/>
    <w:rsid w:val="003E1345"/>
    <w:rsid w:val="003E6635"/>
    <w:rsid w:val="003F5D0B"/>
    <w:rsid w:val="00406835"/>
    <w:rsid w:val="00411867"/>
    <w:rsid w:val="00477274"/>
    <w:rsid w:val="004A3CF1"/>
    <w:rsid w:val="004A7649"/>
    <w:rsid w:val="004D14E2"/>
    <w:rsid w:val="004D4A24"/>
    <w:rsid w:val="004E1683"/>
    <w:rsid w:val="004E6EA5"/>
    <w:rsid w:val="005268B6"/>
    <w:rsid w:val="0053045D"/>
    <w:rsid w:val="005420D4"/>
    <w:rsid w:val="005661DD"/>
    <w:rsid w:val="00585A4B"/>
    <w:rsid w:val="00595D1C"/>
    <w:rsid w:val="005A4473"/>
    <w:rsid w:val="005A7A7B"/>
    <w:rsid w:val="005B4574"/>
    <w:rsid w:val="005D36CC"/>
    <w:rsid w:val="005E7E47"/>
    <w:rsid w:val="00630DA0"/>
    <w:rsid w:val="00633E28"/>
    <w:rsid w:val="00637D5A"/>
    <w:rsid w:val="00657EA5"/>
    <w:rsid w:val="00663074"/>
    <w:rsid w:val="006B02E6"/>
    <w:rsid w:val="006C54E2"/>
    <w:rsid w:val="006E4A22"/>
    <w:rsid w:val="006E5B28"/>
    <w:rsid w:val="007058E3"/>
    <w:rsid w:val="007267F7"/>
    <w:rsid w:val="00740BF1"/>
    <w:rsid w:val="007714F0"/>
    <w:rsid w:val="007834D3"/>
    <w:rsid w:val="00783F4C"/>
    <w:rsid w:val="007B2ACF"/>
    <w:rsid w:val="007C3AB3"/>
    <w:rsid w:val="007D0137"/>
    <w:rsid w:val="007E03DA"/>
    <w:rsid w:val="007E6BB4"/>
    <w:rsid w:val="007F0CE0"/>
    <w:rsid w:val="00821185"/>
    <w:rsid w:val="00880FD5"/>
    <w:rsid w:val="00886E59"/>
    <w:rsid w:val="008B1000"/>
    <w:rsid w:val="008C105B"/>
    <w:rsid w:val="008C29CE"/>
    <w:rsid w:val="008C728C"/>
    <w:rsid w:val="008D0487"/>
    <w:rsid w:val="008D4B3A"/>
    <w:rsid w:val="0090025A"/>
    <w:rsid w:val="009143E3"/>
    <w:rsid w:val="009156EE"/>
    <w:rsid w:val="00935771"/>
    <w:rsid w:val="00943F06"/>
    <w:rsid w:val="009465ED"/>
    <w:rsid w:val="009832FB"/>
    <w:rsid w:val="009A517F"/>
    <w:rsid w:val="009C6F7C"/>
    <w:rsid w:val="009E1E8D"/>
    <w:rsid w:val="009E400E"/>
    <w:rsid w:val="00A17432"/>
    <w:rsid w:val="00A229E0"/>
    <w:rsid w:val="00A656B0"/>
    <w:rsid w:val="00A91332"/>
    <w:rsid w:val="00A97A00"/>
    <w:rsid w:val="00AD3188"/>
    <w:rsid w:val="00AF4A2E"/>
    <w:rsid w:val="00B04A4E"/>
    <w:rsid w:val="00B1759F"/>
    <w:rsid w:val="00B22C73"/>
    <w:rsid w:val="00B308E5"/>
    <w:rsid w:val="00B42D1D"/>
    <w:rsid w:val="00B61BDE"/>
    <w:rsid w:val="00B97F39"/>
    <w:rsid w:val="00BA653C"/>
    <w:rsid w:val="00BB2051"/>
    <w:rsid w:val="00BC3189"/>
    <w:rsid w:val="00BE358D"/>
    <w:rsid w:val="00C218F9"/>
    <w:rsid w:val="00C26E06"/>
    <w:rsid w:val="00C31783"/>
    <w:rsid w:val="00C434A2"/>
    <w:rsid w:val="00C50C1C"/>
    <w:rsid w:val="00C52AC7"/>
    <w:rsid w:val="00C621CE"/>
    <w:rsid w:val="00C652D1"/>
    <w:rsid w:val="00C66E04"/>
    <w:rsid w:val="00C711CD"/>
    <w:rsid w:val="00C74050"/>
    <w:rsid w:val="00C77909"/>
    <w:rsid w:val="00C96689"/>
    <w:rsid w:val="00CB33DD"/>
    <w:rsid w:val="00CB48B5"/>
    <w:rsid w:val="00CF176D"/>
    <w:rsid w:val="00D0318D"/>
    <w:rsid w:val="00D2361B"/>
    <w:rsid w:val="00D36AB8"/>
    <w:rsid w:val="00D53D06"/>
    <w:rsid w:val="00D64024"/>
    <w:rsid w:val="00DE3AA5"/>
    <w:rsid w:val="00DF5F80"/>
    <w:rsid w:val="00E470FF"/>
    <w:rsid w:val="00E54B5E"/>
    <w:rsid w:val="00E64EEE"/>
    <w:rsid w:val="00E65906"/>
    <w:rsid w:val="00E867ED"/>
    <w:rsid w:val="00E929BE"/>
    <w:rsid w:val="00EB34F3"/>
    <w:rsid w:val="00EB75BE"/>
    <w:rsid w:val="00EC15E8"/>
    <w:rsid w:val="00EE722B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E1601"/>
    <w:rsid w:val="00FF65B7"/>
    <w:rsid w:val="03A134A8"/>
    <w:rsid w:val="06636144"/>
    <w:rsid w:val="08F868FF"/>
    <w:rsid w:val="1A140A21"/>
    <w:rsid w:val="22354D54"/>
    <w:rsid w:val="22813E7A"/>
    <w:rsid w:val="2D3F0850"/>
    <w:rsid w:val="45C950AC"/>
    <w:rsid w:val="625912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8">
    <w:name w:val="Hyperlink"/>
    <w:basedOn w:val="7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批注框文本 Char"/>
    <w:basedOn w:val="7"/>
    <w:link w:val="2"/>
    <w:semiHidden/>
    <w:qFormat/>
    <w:uiPriority w:val="99"/>
    <w:rPr>
      <w:sz w:val="18"/>
      <w:szCs w:val="18"/>
    </w:rPr>
  </w:style>
  <w:style w:type="character" w:customStyle="1" w:styleId="10">
    <w:name w:val="页眉 Char"/>
    <w:basedOn w:val="7"/>
    <w:link w:val="4"/>
    <w:qFormat/>
    <w:uiPriority w:val="99"/>
    <w:rPr>
      <w:sz w:val="18"/>
      <w:szCs w:val="18"/>
    </w:rPr>
  </w:style>
  <w:style w:type="character" w:customStyle="1" w:styleId="11">
    <w:name w:val="页脚 Char"/>
    <w:basedOn w:val="7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cbb849c3-2a1e-4152-bd68-ed9452925528\&#20803;&#26086;&#32852;&#27426;&#26202;&#20250;&#33410;&#30446;&#21333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3863724-29E9-4A21-AA4E-643EF4CD6F8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元旦联欢晚会节目单.docx</Template>
  <Pages>2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2021-12-23T02:50:00Z</dcterms:created>
  <dc:creator>文档存本地丢失不负责</dc:creator>
  <cp:lastModifiedBy>文档存本地丢失不负责</cp:lastModifiedBy>
  <dcterms:modified xsi:type="dcterms:W3CDTF">2021-12-23T03:05:37Z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849788532CC64857A3C28449B2C88C28</vt:lpwstr>
  </property>
  <property fmtid="{D5CDD505-2E9C-101B-9397-08002B2CF9AE}" pid="4" name="KSOTemplateUUID">
    <vt:lpwstr>v1.0_mb_cme2LG5L+b787nAqQzkajQ==</vt:lpwstr>
  </property>
</Properties>
</file>