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360045</wp:posOffset>
                </wp:positionH>
                <wp:positionV relativeFrom="paragraph">
                  <wp:posOffset>-153670</wp:posOffset>
                </wp:positionV>
                <wp:extent cx="4554855" cy="1028700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54855" cy="1028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500" w:lineRule="exact"/>
                              <w:jc w:val="distribute"/>
                              <w:textAlignment w:val="auto"/>
                              <w:rPr>
                                <w:rFonts w:hint="eastAsia" w:ascii="汉仪雅酷黑简" w:hAnsi="汉仪雅酷黑简" w:eastAsia="汉仪雅酷黑简" w:cs="汉仪雅酷黑简"/>
                                <w:b/>
                                <w:bCs/>
                                <w:color w:val="03305E"/>
                                <w:sz w:val="130"/>
                                <w:szCs w:val="130"/>
                                <w:lang w:val="en-US" w:eastAsia="zh-CN"/>
                                <w14:shadow w14:blurRad="0" w14:dist="38100" w14:dir="2700000" w14:sx="100000" w14:sy="100000" w14:kx="0" w14:ky="0" w14:algn="bl">
                                  <w14:srgbClr w14:val="F3D376"/>
                                </w14:shadow>
                                <w14:textOutline w14:w="13462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 w:ascii="汉仪雅酷黑简" w:hAnsi="汉仪雅酷黑简" w:eastAsia="汉仪雅酷黑简" w:cs="汉仪雅酷黑简"/>
                                <w:b/>
                                <w:bCs/>
                                <w:color w:val="03305E"/>
                                <w:sz w:val="130"/>
                                <w:szCs w:val="130"/>
                                <w:lang w:val="en-US" w:eastAsia="zh-CN"/>
                                <w14:shadow w14:blurRad="0" w14:dist="38100" w14:dir="2700000" w14:sx="100000" w14:sy="100000" w14:kx="0" w14:ky="0" w14:algn="bl">
                                  <w14:srgbClr w14:val="F3D376"/>
                                </w14:shadow>
                                <w14:textOutline w14:w="13462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年会节目单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.35pt;margin-top:-12.1pt;height:81pt;width:358.65pt;z-index:251661312;mso-width-relative:page;mso-height-relative:page;" filled="f" stroked="f" coordsize="21600,21600" o:gfxdata="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LrHQu3cAAAACgEAAA8AAAAAAAAAAQAgAAAA&#10;IgAAAGRycy9kb3ducmV2LnhtbFBLAQIUABQAAAAIAIdO4kAD00viQAIAAGkEAAAOAAAAAAAAAAEA&#10;IAAAACs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500" w:lineRule="exact"/>
                        <w:jc w:val="distribute"/>
                        <w:textAlignment w:val="auto"/>
                        <w:rPr>
                          <w:rFonts w:hint="eastAsia" w:ascii="汉仪雅酷黑简" w:hAnsi="汉仪雅酷黑简" w:eastAsia="汉仪雅酷黑简" w:cs="汉仪雅酷黑简"/>
                          <w:b/>
                          <w:bCs/>
                          <w:color w:val="03305E"/>
                          <w:sz w:val="130"/>
                          <w:szCs w:val="130"/>
                          <w:lang w:val="en-US" w:eastAsia="zh-CN"/>
                          <w14:shadow w14:blurRad="0" w14:dist="38100" w14:dir="2700000" w14:sx="100000" w14:sy="100000" w14:kx="0" w14:ky="0" w14:algn="bl">
                            <w14:srgbClr w14:val="F3D376"/>
                          </w14:shadow>
                          <w14:textOutline w14:w="13462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hint="eastAsia" w:ascii="汉仪雅酷黑简" w:hAnsi="汉仪雅酷黑简" w:eastAsia="汉仪雅酷黑简" w:cs="汉仪雅酷黑简"/>
                          <w:b/>
                          <w:bCs/>
                          <w:color w:val="03305E"/>
                          <w:sz w:val="130"/>
                          <w:szCs w:val="130"/>
                          <w:lang w:val="en-US" w:eastAsia="zh-CN"/>
                          <w14:shadow w14:blurRad="0" w14:dist="38100" w14:dir="2700000" w14:sx="100000" w14:sy="100000" w14:kx="0" w14:ky="0" w14:algn="bl">
                            <w14:srgbClr w14:val="F3D376"/>
                          </w14:shadow>
                          <w14:textOutline w14:w="13462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年会节目单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-610235</wp:posOffset>
                </wp:positionH>
                <wp:positionV relativeFrom="paragraph">
                  <wp:posOffset>915035</wp:posOffset>
                </wp:positionV>
                <wp:extent cx="6494780" cy="8362950"/>
                <wp:effectExtent l="0" t="0" r="0" b="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94780" cy="8362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5"/>
                              <w:tblW w:w="10038" w:type="dxa"/>
                              <w:jc w:val="center"/>
                              <w:tblBorders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  <w:insideH w:val="dotDotDash" w:color="F3D376" w:sz="8" w:space="0"/>
                                <w:insideV w:val="dotDotDash" w:color="F3D376" w:sz="8" w:space="0"/>
                              </w:tblBorders>
                              <w:tblLayout w:type="autofit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1244"/>
                              <w:gridCol w:w="3787"/>
                              <w:gridCol w:w="1031"/>
                              <w:gridCol w:w="1382"/>
                              <w:gridCol w:w="2594"/>
                            </w:tblGrid>
                            <w:tr>
                              <w:tblPrEx>
                                <w:tblBorders>
                                  <w:top w:val="none" w:color="auto" w:sz="0" w:space="0"/>
                                  <w:left w:val="none" w:color="auto" w:sz="0" w:space="0"/>
                                  <w:bottom w:val="none" w:color="auto" w:sz="0" w:space="0"/>
                                  <w:right w:val="none" w:color="auto" w:sz="0" w:space="0"/>
                                  <w:insideH w:val="dotDotDash" w:color="F3D376" w:sz="8" w:space="0"/>
                                  <w:insideV w:val="dotDotDash" w:color="F3D376" w:sz="8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813" w:hRule="atLeast"/>
                                <w:jc w:val="center"/>
                              </w:trPr>
                              <w:tc>
                                <w:tcPr>
                                  <w:tcW w:w="1244" w:type="dxa"/>
                                  <w:tcBorders>
                                    <w:top w:val="dotDotDash" w:color="F3D376" w:sz="12" w:space="0"/>
                                    <w:bottom w:val="dotDotDash" w:color="F3D376" w:sz="12" w:space="0"/>
                                  </w:tcBorders>
                                  <w:shd w:val="clear" w:color="auto" w:fill="auto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  <w:t>序号</w:t>
                                  </w:r>
                                </w:p>
                              </w:tc>
                              <w:tc>
                                <w:tcPr>
                                  <w:tcW w:w="3787" w:type="dxa"/>
                                  <w:tcBorders>
                                    <w:top w:val="dotDotDash" w:color="F3D376" w:sz="12" w:space="0"/>
                                    <w:bottom w:val="dotDotDash" w:color="F3D376" w:sz="12" w:space="0"/>
                                  </w:tcBorders>
                                  <w:shd w:val="clear" w:color="auto" w:fill="auto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  <w:t>节目名称</w:t>
                                  </w:r>
                                </w:p>
                              </w:tc>
                              <w:tc>
                                <w:tcPr>
                                  <w:tcW w:w="1031" w:type="dxa"/>
                                  <w:tcBorders>
                                    <w:top w:val="dotDotDash" w:color="F3D376" w:sz="12" w:space="0"/>
                                    <w:bottom w:val="dotDotDash" w:color="F3D376" w:sz="12" w:space="0"/>
                                  </w:tcBorders>
                                  <w:shd w:val="clear" w:color="auto" w:fill="auto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0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  <w:t>节目类型</w:t>
                                  </w:r>
                                </w:p>
                              </w:tc>
                              <w:tc>
                                <w:tcPr>
                                  <w:tcW w:w="1382" w:type="dxa"/>
                                  <w:tcBorders>
                                    <w:top w:val="dotDotDash" w:color="F3D376" w:sz="12" w:space="0"/>
                                    <w:bottom w:val="dotDotDash" w:color="F3D376" w:sz="12" w:space="0"/>
                                  </w:tcBorders>
                                  <w:shd w:val="clear" w:color="auto" w:fill="auto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0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  <w:t>表演</w:t>
                                  </w:r>
                                </w:p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0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  <w:t>单位</w:t>
                                  </w:r>
                                </w:p>
                              </w:tc>
                              <w:tc>
                                <w:tcPr>
                                  <w:tcW w:w="2594" w:type="dxa"/>
                                  <w:tcBorders>
                                    <w:top w:val="dotDotDash" w:color="F3D376" w:sz="12" w:space="0"/>
                                    <w:bottom w:val="dotDotDash" w:color="F3D376" w:sz="12" w:space="0"/>
                                  </w:tcBorders>
                                  <w:shd w:val="clear" w:color="auto" w:fill="auto"/>
                                  <w:vAlign w:val="center"/>
                                </w:tcPr>
                                <w:p>
                                  <w:pPr>
                                    <w:jc w:val="center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  <w:t>表演者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none" w:color="auto" w:sz="0" w:space="0"/>
                                  <w:left w:val="none" w:color="auto" w:sz="0" w:space="0"/>
                                  <w:bottom w:val="none" w:color="auto" w:sz="0" w:space="0"/>
                                  <w:right w:val="none" w:color="auto" w:sz="0" w:space="0"/>
                                  <w:insideH w:val="dotDotDash" w:color="F3D376" w:sz="8" w:space="0"/>
                                  <w:insideV w:val="dotDotDash" w:color="F3D376" w:sz="8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813" w:hRule="atLeast"/>
                                <w:jc w:val="center"/>
                              </w:trPr>
                              <w:tc>
                                <w:tcPr>
                                  <w:tcW w:w="1244" w:type="dxa"/>
                                  <w:tcBorders>
                                    <w:top w:val="dotDotDash" w:color="F3D376" w:sz="12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0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794" w:type="dxa"/>
                                  <w:gridSpan w:val="4"/>
                                  <w:tcBorders>
                                    <w:top w:val="dotDotDash" w:color="F3D376" w:sz="12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0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6"/>
                                      <w:szCs w:val="36"/>
                                      <w:vertAlign w:val="baseline"/>
                                      <w:lang w:val="en-US" w:eastAsia="zh-CN"/>
                                    </w:rPr>
                                    <w:t>领导致辞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none" w:color="auto" w:sz="0" w:space="0"/>
                                  <w:left w:val="none" w:color="auto" w:sz="0" w:space="0"/>
                                  <w:bottom w:val="none" w:color="auto" w:sz="0" w:space="0"/>
                                  <w:right w:val="none" w:color="auto" w:sz="0" w:space="0"/>
                                  <w:insideH w:val="dotDotDash" w:color="F3D376" w:sz="8" w:space="0"/>
                                  <w:insideV w:val="dotDotDash" w:color="F3D376" w:sz="8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813" w:hRule="atLeast"/>
                                <w:jc w:val="center"/>
                              </w:trPr>
                              <w:tc>
                                <w:tcPr>
                                  <w:tcW w:w="1244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3787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6"/>
                                      <w:szCs w:val="36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6"/>
                                      <w:szCs w:val="36"/>
                                      <w:vertAlign w:val="baseline"/>
                                      <w:lang w:val="en-US" w:eastAsia="zh-CN"/>
                                    </w:rPr>
                                    <w:t>开场舞</w:t>
                                  </w:r>
                                </w:p>
                              </w:tc>
                              <w:tc>
                                <w:tcPr>
                                  <w:tcW w:w="1031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舞蹈</w:t>
                                  </w:r>
                                </w:p>
                              </w:tc>
                              <w:tc>
                                <w:tcPr>
                                  <w:tcW w:w="1382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XX XX部</w:t>
                                  </w:r>
                                </w:p>
                              </w:tc>
                              <w:tc>
                                <w:tcPr>
                                  <w:tcW w:w="2594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张先生、李小姐等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none" w:color="auto" w:sz="0" w:space="0"/>
                                  <w:left w:val="none" w:color="auto" w:sz="0" w:space="0"/>
                                  <w:bottom w:val="none" w:color="auto" w:sz="0" w:space="0"/>
                                  <w:right w:val="none" w:color="auto" w:sz="0" w:space="0"/>
                                  <w:insideH w:val="dotDotDash" w:color="F3D376" w:sz="8" w:space="0"/>
                                  <w:insideV w:val="dotDotDash" w:color="F3D376" w:sz="8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813" w:hRule="atLeast"/>
                                <w:jc w:val="center"/>
                              </w:trPr>
                              <w:tc>
                                <w:tcPr>
                                  <w:tcW w:w="1244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3787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6"/>
                                      <w:szCs w:val="36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6"/>
                                      <w:szCs w:val="36"/>
                                      <w:vertAlign w:val="baseline"/>
                                      <w:lang w:val="en-US" w:eastAsia="zh-CN"/>
                                    </w:rPr>
                                    <w:t>歌曲串烧</w:t>
                                  </w:r>
                                </w:p>
                              </w:tc>
                              <w:tc>
                                <w:tcPr>
                                  <w:tcW w:w="1031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歌曲</w:t>
                                  </w:r>
                                </w:p>
                              </w:tc>
                              <w:tc>
                                <w:tcPr>
                                  <w:tcW w:w="1382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default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XX XX部</w:t>
                                  </w:r>
                                </w:p>
                              </w:tc>
                              <w:tc>
                                <w:tcPr>
                                  <w:tcW w:w="2594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王小姐、赵小姐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none" w:color="auto" w:sz="0" w:space="0"/>
                                  <w:left w:val="none" w:color="auto" w:sz="0" w:space="0"/>
                                  <w:bottom w:val="none" w:color="auto" w:sz="0" w:space="0"/>
                                  <w:right w:val="none" w:color="auto" w:sz="0" w:space="0"/>
                                  <w:insideH w:val="dotDotDash" w:color="F3D376" w:sz="8" w:space="0"/>
                                  <w:insideV w:val="dotDotDash" w:color="F3D376" w:sz="8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813" w:hRule="atLeast"/>
                                <w:jc w:val="center"/>
                              </w:trPr>
                              <w:tc>
                                <w:tcPr>
                                  <w:tcW w:w="1244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3787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6"/>
                                      <w:szCs w:val="36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6"/>
                                      <w:szCs w:val="36"/>
                                      <w:vertAlign w:val="baseline"/>
                                      <w:lang w:val="en-US" w:eastAsia="zh-CN"/>
                                    </w:rPr>
                                    <w:t>小品名称</w:t>
                                  </w:r>
                                </w:p>
                              </w:tc>
                              <w:tc>
                                <w:tcPr>
                                  <w:tcW w:w="1031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小品</w:t>
                                  </w:r>
                                </w:p>
                              </w:tc>
                              <w:tc>
                                <w:tcPr>
                                  <w:tcW w:w="1382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26"/>
                                      <w:szCs w:val="2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XX XX部</w:t>
                                  </w:r>
                                </w:p>
                              </w:tc>
                              <w:tc>
                                <w:tcPr>
                                  <w:tcW w:w="2594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26"/>
                                      <w:szCs w:val="2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张先生、李小姐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none" w:color="auto" w:sz="0" w:space="0"/>
                                  <w:left w:val="none" w:color="auto" w:sz="0" w:space="0"/>
                                  <w:bottom w:val="none" w:color="auto" w:sz="0" w:space="0"/>
                                  <w:right w:val="none" w:color="auto" w:sz="0" w:space="0"/>
                                  <w:insideH w:val="dotDotDash" w:color="F3D376" w:sz="8" w:space="0"/>
                                  <w:insideV w:val="dotDotDash" w:color="F3D376" w:sz="8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813" w:hRule="atLeast"/>
                                <w:jc w:val="center"/>
                              </w:trPr>
                              <w:tc>
                                <w:tcPr>
                                  <w:tcW w:w="1244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3787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6"/>
                                      <w:szCs w:val="36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6"/>
                                      <w:szCs w:val="36"/>
                                      <w:vertAlign w:val="baseline"/>
                                      <w:lang w:val="en-US" w:eastAsia="zh-CN"/>
                                    </w:rPr>
                                    <w:t>歌曲名称</w:t>
                                  </w:r>
                                </w:p>
                              </w:tc>
                              <w:tc>
                                <w:tcPr>
                                  <w:tcW w:w="1031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歌曲</w:t>
                                  </w:r>
                                </w:p>
                              </w:tc>
                              <w:tc>
                                <w:tcPr>
                                  <w:tcW w:w="1382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26"/>
                                      <w:szCs w:val="2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XX XX部</w:t>
                                  </w:r>
                                </w:p>
                              </w:tc>
                              <w:tc>
                                <w:tcPr>
                                  <w:tcW w:w="2594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26"/>
                                      <w:szCs w:val="2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王小姐、赵小姐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none" w:color="auto" w:sz="0" w:space="0"/>
                                  <w:left w:val="none" w:color="auto" w:sz="0" w:space="0"/>
                                  <w:bottom w:val="none" w:color="auto" w:sz="0" w:space="0"/>
                                  <w:right w:val="none" w:color="auto" w:sz="0" w:space="0"/>
                                  <w:insideH w:val="dotDotDash" w:color="F3D376" w:sz="8" w:space="0"/>
                                  <w:insideV w:val="dotDotDash" w:color="F3D376" w:sz="8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813" w:hRule="atLeast"/>
                                <w:jc w:val="center"/>
                              </w:trPr>
                              <w:tc>
                                <w:tcPr>
                                  <w:tcW w:w="1244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8794" w:type="dxa"/>
                                  <w:gridSpan w:val="4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6"/>
                                      <w:szCs w:val="36"/>
                                      <w:vertAlign w:val="baseline"/>
                                      <w:lang w:val="en-US" w:eastAsia="zh-CN"/>
                                    </w:rPr>
                                    <w:t>抽奖环节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none" w:color="auto" w:sz="0" w:space="0"/>
                                  <w:left w:val="none" w:color="auto" w:sz="0" w:space="0"/>
                                  <w:bottom w:val="none" w:color="auto" w:sz="0" w:space="0"/>
                                  <w:right w:val="none" w:color="auto" w:sz="0" w:space="0"/>
                                  <w:insideH w:val="dotDotDash" w:color="F3D376" w:sz="8" w:space="0"/>
                                  <w:insideV w:val="dotDotDash" w:color="F3D376" w:sz="8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836" w:hRule="atLeast"/>
                                <w:jc w:val="center"/>
                              </w:trPr>
                              <w:tc>
                                <w:tcPr>
                                  <w:tcW w:w="1244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3787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6"/>
                                      <w:szCs w:val="36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6"/>
                                      <w:szCs w:val="36"/>
                                      <w:vertAlign w:val="baseline"/>
                                      <w:lang w:val="en-US" w:eastAsia="zh-CN"/>
                                    </w:rPr>
                                    <w:t>舞蹈名称</w:t>
                                  </w:r>
                                </w:p>
                              </w:tc>
                              <w:tc>
                                <w:tcPr>
                                  <w:tcW w:w="1031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舞蹈</w:t>
                                  </w:r>
                                </w:p>
                              </w:tc>
                              <w:tc>
                                <w:tcPr>
                                  <w:tcW w:w="1382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26"/>
                                      <w:szCs w:val="2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XX XX部</w:t>
                                  </w:r>
                                </w:p>
                              </w:tc>
                              <w:tc>
                                <w:tcPr>
                                  <w:tcW w:w="2594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26"/>
                                      <w:szCs w:val="2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张先生、李小姐等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none" w:color="auto" w:sz="0" w:space="0"/>
                                  <w:left w:val="none" w:color="auto" w:sz="0" w:space="0"/>
                                  <w:bottom w:val="none" w:color="auto" w:sz="0" w:space="0"/>
                                  <w:right w:val="none" w:color="auto" w:sz="0" w:space="0"/>
                                  <w:insideH w:val="dotDotDash" w:color="F3D376" w:sz="8" w:space="0"/>
                                  <w:insideV w:val="dotDotDash" w:color="F3D376" w:sz="8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836" w:hRule="atLeast"/>
                                <w:jc w:val="center"/>
                              </w:trPr>
                              <w:tc>
                                <w:tcPr>
                                  <w:tcW w:w="1244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3787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6"/>
                                      <w:szCs w:val="36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6"/>
                                      <w:szCs w:val="36"/>
                                      <w:vertAlign w:val="baseline"/>
                                      <w:lang w:val="en-US" w:eastAsia="zh-CN"/>
                                    </w:rPr>
                                    <w:t>歌曲名称</w:t>
                                  </w:r>
                                </w:p>
                              </w:tc>
                              <w:tc>
                                <w:tcPr>
                                  <w:tcW w:w="1031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歌曲</w:t>
                                  </w:r>
                                </w:p>
                              </w:tc>
                              <w:tc>
                                <w:tcPr>
                                  <w:tcW w:w="1382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26"/>
                                      <w:szCs w:val="2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XX XX部</w:t>
                                  </w:r>
                                </w:p>
                              </w:tc>
                              <w:tc>
                                <w:tcPr>
                                  <w:tcW w:w="2594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26"/>
                                      <w:szCs w:val="2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王小姐、赵小姐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none" w:color="auto" w:sz="0" w:space="0"/>
                                  <w:left w:val="none" w:color="auto" w:sz="0" w:space="0"/>
                                  <w:bottom w:val="none" w:color="auto" w:sz="0" w:space="0"/>
                                  <w:right w:val="none" w:color="auto" w:sz="0" w:space="0"/>
                                  <w:insideH w:val="dotDotDash" w:color="F3D376" w:sz="8" w:space="0"/>
                                  <w:insideV w:val="dotDotDash" w:color="F3D376" w:sz="8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836" w:hRule="atLeast"/>
                                <w:jc w:val="center"/>
                              </w:trPr>
                              <w:tc>
                                <w:tcPr>
                                  <w:tcW w:w="1244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3787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36"/>
                                      <w:szCs w:val="3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6"/>
                                      <w:szCs w:val="36"/>
                                      <w:vertAlign w:val="baseline"/>
                                      <w:lang w:val="en-US" w:eastAsia="zh-CN"/>
                                    </w:rPr>
                                    <w:t>舞蹈名称</w:t>
                                  </w:r>
                                </w:p>
                              </w:tc>
                              <w:tc>
                                <w:tcPr>
                                  <w:tcW w:w="1031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26"/>
                                      <w:szCs w:val="2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舞蹈</w:t>
                                  </w:r>
                                </w:p>
                              </w:tc>
                              <w:tc>
                                <w:tcPr>
                                  <w:tcW w:w="1382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26"/>
                                      <w:szCs w:val="2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XX XX部</w:t>
                                  </w:r>
                                </w:p>
                              </w:tc>
                              <w:tc>
                                <w:tcPr>
                                  <w:tcW w:w="2594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26"/>
                                      <w:szCs w:val="2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张先生、李小姐等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none" w:color="auto" w:sz="0" w:space="0"/>
                                  <w:left w:val="none" w:color="auto" w:sz="0" w:space="0"/>
                                  <w:bottom w:val="none" w:color="auto" w:sz="0" w:space="0"/>
                                  <w:right w:val="none" w:color="auto" w:sz="0" w:space="0"/>
                                  <w:insideH w:val="dotDotDash" w:color="F3D376" w:sz="8" w:space="0"/>
                                  <w:insideV w:val="dotDotDash" w:color="F3D376" w:sz="8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836" w:hRule="atLeast"/>
                                <w:jc w:val="center"/>
                              </w:trPr>
                              <w:tc>
                                <w:tcPr>
                                  <w:tcW w:w="1244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3787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36"/>
                                      <w:szCs w:val="3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6"/>
                                      <w:szCs w:val="36"/>
                                      <w:vertAlign w:val="baseline"/>
                                      <w:lang w:val="en-US" w:eastAsia="zh-CN"/>
                                    </w:rPr>
                                    <w:t>魔术名称</w:t>
                                  </w:r>
                                </w:p>
                              </w:tc>
                              <w:tc>
                                <w:tcPr>
                                  <w:tcW w:w="1031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26"/>
                                      <w:szCs w:val="2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魔术</w:t>
                                  </w:r>
                                </w:p>
                              </w:tc>
                              <w:tc>
                                <w:tcPr>
                                  <w:tcW w:w="1382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26"/>
                                      <w:szCs w:val="2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XX XX部</w:t>
                                  </w:r>
                                </w:p>
                              </w:tc>
                              <w:tc>
                                <w:tcPr>
                                  <w:tcW w:w="2594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26"/>
                                      <w:szCs w:val="2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王小姐、赵小姐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none" w:color="auto" w:sz="0" w:space="0"/>
                                  <w:left w:val="none" w:color="auto" w:sz="0" w:space="0"/>
                                  <w:bottom w:val="none" w:color="auto" w:sz="0" w:space="0"/>
                                  <w:right w:val="none" w:color="auto" w:sz="0" w:space="0"/>
                                  <w:insideH w:val="dotDotDash" w:color="F3D376" w:sz="8" w:space="0"/>
                                  <w:insideV w:val="dotDotDash" w:color="F3D376" w:sz="8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848" w:hRule="atLeast"/>
                                <w:jc w:val="center"/>
                              </w:trPr>
                              <w:tc>
                                <w:tcPr>
                                  <w:tcW w:w="1244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  <w:t>11</w:t>
                                  </w:r>
                                </w:p>
                              </w:tc>
                              <w:tc>
                                <w:tcPr>
                                  <w:tcW w:w="8794" w:type="dxa"/>
                                  <w:gridSpan w:val="4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6"/>
                                      <w:szCs w:val="36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6"/>
                                      <w:szCs w:val="36"/>
                                      <w:vertAlign w:val="baseline"/>
                                      <w:lang w:val="en-US" w:eastAsia="zh-CN"/>
                                    </w:rPr>
                                    <w:t>游戏环节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none" w:color="auto" w:sz="0" w:space="0"/>
                                  <w:left w:val="none" w:color="auto" w:sz="0" w:space="0"/>
                                  <w:bottom w:val="none" w:color="auto" w:sz="0" w:space="0"/>
                                  <w:right w:val="none" w:color="auto" w:sz="0" w:space="0"/>
                                  <w:insideH w:val="dotDotDash" w:color="F3D376" w:sz="8" w:space="0"/>
                                  <w:insideV w:val="dotDotDash" w:color="F3D376" w:sz="8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857" w:hRule="atLeast"/>
                                <w:jc w:val="center"/>
                              </w:trPr>
                              <w:tc>
                                <w:tcPr>
                                  <w:tcW w:w="1244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  <w:t>12</w:t>
                                  </w:r>
                                </w:p>
                              </w:tc>
                              <w:tc>
                                <w:tcPr>
                                  <w:tcW w:w="3787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36"/>
                                      <w:szCs w:val="3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6"/>
                                      <w:szCs w:val="36"/>
                                      <w:vertAlign w:val="baseline"/>
                                      <w:lang w:val="en-US" w:eastAsia="zh-CN"/>
                                    </w:rPr>
                                    <w:t>舞蹈名称</w:t>
                                  </w:r>
                                </w:p>
                              </w:tc>
                              <w:tc>
                                <w:tcPr>
                                  <w:tcW w:w="1031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26"/>
                                      <w:szCs w:val="2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舞蹈</w:t>
                                  </w:r>
                                </w:p>
                              </w:tc>
                              <w:tc>
                                <w:tcPr>
                                  <w:tcW w:w="1382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26"/>
                                      <w:szCs w:val="2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XX XX部</w:t>
                                  </w:r>
                                </w:p>
                              </w:tc>
                              <w:tc>
                                <w:tcPr>
                                  <w:tcW w:w="2594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26"/>
                                      <w:szCs w:val="2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张先生、李小姐等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none" w:color="auto" w:sz="0" w:space="0"/>
                                  <w:left w:val="none" w:color="auto" w:sz="0" w:space="0"/>
                                  <w:bottom w:val="none" w:color="auto" w:sz="0" w:space="0"/>
                                  <w:right w:val="none" w:color="auto" w:sz="0" w:space="0"/>
                                  <w:insideH w:val="dotDotDash" w:color="F3D376" w:sz="8" w:space="0"/>
                                  <w:insideV w:val="dotDotDash" w:color="F3D376" w:sz="8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857" w:hRule="atLeast"/>
                                <w:jc w:val="center"/>
                              </w:trPr>
                              <w:tc>
                                <w:tcPr>
                                  <w:tcW w:w="1244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default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  <w:t>13</w:t>
                                  </w:r>
                                </w:p>
                              </w:tc>
                              <w:tc>
                                <w:tcPr>
                                  <w:tcW w:w="3787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36"/>
                                      <w:szCs w:val="3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36"/>
                                      <w:szCs w:val="36"/>
                                      <w:vertAlign w:val="baseline"/>
                                      <w:lang w:val="en-US" w:eastAsia="zh-CN" w:bidi="ar-SA"/>
                                    </w:rPr>
                                    <w:t>小品名称</w:t>
                                  </w:r>
                                </w:p>
                              </w:tc>
                              <w:tc>
                                <w:tcPr>
                                  <w:tcW w:w="1031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26"/>
                                      <w:szCs w:val="2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26"/>
                                      <w:szCs w:val="26"/>
                                      <w:vertAlign w:val="baseline"/>
                                      <w:lang w:val="en-US" w:eastAsia="zh-CN" w:bidi="ar-SA"/>
                                    </w:rPr>
                                    <w:t>小品</w:t>
                                  </w:r>
                                </w:p>
                              </w:tc>
                              <w:tc>
                                <w:tcPr>
                                  <w:tcW w:w="1382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26"/>
                                      <w:szCs w:val="2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XX XX部</w:t>
                                  </w:r>
                                </w:p>
                              </w:tc>
                              <w:tc>
                                <w:tcPr>
                                  <w:tcW w:w="2594" w:type="dxa"/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26"/>
                                      <w:szCs w:val="2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张先生、李小姐等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none" w:color="auto" w:sz="0" w:space="0"/>
                                  <w:left w:val="none" w:color="auto" w:sz="0" w:space="0"/>
                                  <w:bottom w:val="none" w:color="auto" w:sz="0" w:space="0"/>
                                  <w:right w:val="none" w:color="auto" w:sz="0" w:space="0"/>
                                  <w:insideH w:val="dotDotDash" w:color="F3D376" w:sz="8" w:space="0"/>
                                  <w:insideV w:val="dotDotDash" w:color="F3D376" w:sz="8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857" w:hRule="atLeast"/>
                                <w:jc w:val="center"/>
                              </w:trPr>
                              <w:tc>
                                <w:tcPr>
                                  <w:tcW w:w="1244" w:type="dxa"/>
                                  <w:tcBorders>
                                    <w:bottom w:val="dotDotDash" w:color="F3D376" w:sz="12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default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102A5C"/>
                                      <w:sz w:val="30"/>
                                      <w:szCs w:val="30"/>
                                      <w:vertAlign w:val="baseline"/>
                                      <w:lang w:val="en-US" w:eastAsia="zh-CN"/>
                                    </w:rPr>
                                    <w:t>14</w:t>
                                  </w:r>
                                </w:p>
                              </w:tc>
                              <w:tc>
                                <w:tcPr>
                                  <w:tcW w:w="3787" w:type="dxa"/>
                                  <w:tcBorders>
                                    <w:bottom w:val="dotDotDash" w:color="F3D376" w:sz="12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36"/>
                                      <w:szCs w:val="3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36"/>
                                      <w:szCs w:val="36"/>
                                      <w:vertAlign w:val="baseline"/>
                                      <w:lang w:val="en-US" w:eastAsia="zh-CN"/>
                                    </w:rPr>
                                    <w:t>歌曲名称</w:t>
                                  </w:r>
                                </w:p>
                              </w:tc>
                              <w:tc>
                                <w:tcPr>
                                  <w:tcW w:w="1031" w:type="dxa"/>
                                  <w:tcBorders>
                                    <w:bottom w:val="dotDotDash" w:color="F3D376" w:sz="12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26"/>
                                      <w:szCs w:val="2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歌曲</w:t>
                                  </w:r>
                                </w:p>
                              </w:tc>
                              <w:tc>
                                <w:tcPr>
                                  <w:tcW w:w="1382" w:type="dxa"/>
                                  <w:tcBorders>
                                    <w:bottom w:val="dotDotDash" w:color="F3D376" w:sz="12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26"/>
                                      <w:szCs w:val="2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XX XX部</w:t>
                                  </w:r>
                                </w:p>
                              </w:tc>
                              <w:tc>
                                <w:tcPr>
                                  <w:tcW w:w="2594" w:type="dxa"/>
                                  <w:tcBorders>
                                    <w:bottom w:val="dotDotDash" w:color="F3D376" w:sz="12" w:space="0"/>
                                  </w:tcBorders>
                                  <w:vAlign w:val="center"/>
                                </w:tcPr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60" w:lineRule="exact"/>
                                    <w:jc w:val="center"/>
                                    <w:textAlignment w:val="auto"/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kern w:val="2"/>
                                      <w:sz w:val="26"/>
                                      <w:szCs w:val="26"/>
                                      <w:vertAlign w:val="baseline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b/>
                                      <w:bCs/>
                                      <w:color w:val="102A5C"/>
                                      <w:sz w:val="26"/>
                                      <w:szCs w:val="26"/>
                                      <w:vertAlign w:val="baseline"/>
                                      <w:lang w:val="en-US" w:eastAsia="zh-CN"/>
                                    </w:rPr>
                                    <w:t>王小姐、赵小姐</w:t>
                                  </w:r>
                                </w:p>
                              </w:tc>
                            </w:tr>
                          </w:tbl>
                          <w:p>
                            <w:pPr>
                              <w:jc w:val="center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8.05pt;margin-top:72.05pt;height:658.5pt;width:511.4pt;z-index:-251656192;mso-width-relative:page;mso-height-relative:page;" filled="f" stroked="f" coordsize="21600,21600" o:gfxdata="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Aq+FqvcAAAADAEAAA8AAAAAAAAAAQAgAAAAIgAA&#10;AGRycy9kb3ducmV2LnhtbFBLAQIUABQAAAAIAIdO4kDHJIWWPQIAAGk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tbl>
                      <w:tblPr>
                        <w:tblStyle w:val="5"/>
                        <w:tblW w:w="10038" w:type="dxa"/>
                        <w:jc w:val="center"/>
                        <w:tblBorders>
                          <w:top w:val="none" w:color="auto" w:sz="0" w:space="0"/>
                          <w:left w:val="none" w:color="auto" w:sz="0" w:space="0"/>
                          <w:bottom w:val="none" w:color="auto" w:sz="0" w:space="0"/>
                          <w:right w:val="none" w:color="auto" w:sz="0" w:space="0"/>
                          <w:insideH w:val="dotDotDash" w:color="F3D376" w:sz="8" w:space="0"/>
                          <w:insideV w:val="dotDotDash" w:color="F3D376" w:sz="8" w:space="0"/>
                        </w:tblBorders>
                        <w:tblLayout w:type="autofit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1244"/>
                        <w:gridCol w:w="3787"/>
                        <w:gridCol w:w="1031"/>
                        <w:gridCol w:w="1382"/>
                        <w:gridCol w:w="2594"/>
                      </w:tblGrid>
                      <w:tr>
                        <w:tblPrEx>
                          <w:tblBorders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  <w:insideH w:val="dotDotDash" w:color="F3D376" w:sz="8" w:space="0"/>
                            <w:insideV w:val="dotDotDash" w:color="F3D376" w:sz="8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813" w:hRule="atLeast"/>
                          <w:jc w:val="center"/>
                        </w:trPr>
                        <w:tc>
                          <w:tcPr>
                            <w:tcW w:w="1244" w:type="dxa"/>
                            <w:tcBorders>
                              <w:top w:val="dotDotDash" w:color="F3D376" w:sz="12" w:space="0"/>
                              <w:bottom w:val="dotDotDash" w:color="F3D376" w:sz="12" w:space="0"/>
                            </w:tcBorders>
                            <w:shd w:val="clear" w:color="auto" w:fill="auto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  <w:t>序号</w:t>
                            </w:r>
                          </w:p>
                        </w:tc>
                        <w:tc>
                          <w:tcPr>
                            <w:tcW w:w="3787" w:type="dxa"/>
                            <w:tcBorders>
                              <w:top w:val="dotDotDash" w:color="F3D376" w:sz="12" w:space="0"/>
                              <w:bottom w:val="dotDotDash" w:color="F3D376" w:sz="12" w:space="0"/>
                            </w:tcBorders>
                            <w:shd w:val="clear" w:color="auto" w:fill="auto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  <w:t>节目名称</w:t>
                            </w:r>
                          </w:p>
                        </w:tc>
                        <w:tc>
                          <w:tcPr>
                            <w:tcW w:w="1031" w:type="dxa"/>
                            <w:tcBorders>
                              <w:top w:val="dotDotDash" w:color="F3D376" w:sz="12" w:space="0"/>
                              <w:bottom w:val="dotDotDash" w:color="F3D376" w:sz="12" w:space="0"/>
                            </w:tcBorders>
                            <w:shd w:val="clear" w:color="auto" w:fill="auto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0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  <w:t>节目类型</w:t>
                            </w:r>
                          </w:p>
                        </w:tc>
                        <w:tc>
                          <w:tcPr>
                            <w:tcW w:w="1382" w:type="dxa"/>
                            <w:tcBorders>
                              <w:top w:val="dotDotDash" w:color="F3D376" w:sz="12" w:space="0"/>
                              <w:bottom w:val="dotDotDash" w:color="F3D376" w:sz="12" w:space="0"/>
                            </w:tcBorders>
                            <w:shd w:val="clear" w:color="auto" w:fill="auto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0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  <w:t>表演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0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  <w:t>单位</w:t>
                            </w:r>
                          </w:p>
                        </w:tc>
                        <w:tc>
                          <w:tcPr>
                            <w:tcW w:w="2594" w:type="dxa"/>
                            <w:tcBorders>
                              <w:top w:val="dotDotDash" w:color="F3D376" w:sz="12" w:space="0"/>
                              <w:bottom w:val="dotDotDash" w:color="F3D376" w:sz="12" w:space="0"/>
                            </w:tcBorders>
                            <w:shd w:val="clear" w:color="auto" w:fill="auto"/>
                            <w:vAlign w:val="center"/>
                          </w:tcPr>
                          <w:p>
                            <w:pPr>
                              <w:jc w:val="center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  <w:t>表演者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  <w:insideH w:val="dotDotDash" w:color="F3D376" w:sz="8" w:space="0"/>
                            <w:insideV w:val="dotDotDash" w:color="F3D376" w:sz="8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813" w:hRule="atLeast"/>
                          <w:jc w:val="center"/>
                        </w:trPr>
                        <w:tc>
                          <w:tcPr>
                            <w:tcW w:w="1244" w:type="dxa"/>
                            <w:tcBorders>
                              <w:top w:val="dotDotDash" w:color="F3D376" w:sz="12" w:space="0"/>
                            </w:tcBorders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0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794" w:type="dxa"/>
                            <w:gridSpan w:val="4"/>
                            <w:tcBorders>
                              <w:top w:val="dotDotDash" w:color="F3D376" w:sz="12" w:space="0"/>
                            </w:tcBorders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0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6"/>
                                <w:szCs w:val="36"/>
                                <w:vertAlign w:val="baseline"/>
                                <w:lang w:val="en-US" w:eastAsia="zh-CN"/>
                              </w:rPr>
                              <w:t>领导致辞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  <w:insideH w:val="dotDotDash" w:color="F3D376" w:sz="8" w:space="0"/>
                            <w:insideV w:val="dotDotDash" w:color="F3D376" w:sz="8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813" w:hRule="atLeast"/>
                          <w:jc w:val="center"/>
                        </w:trPr>
                        <w:tc>
                          <w:tcPr>
                            <w:tcW w:w="1244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3787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6"/>
                                <w:szCs w:val="36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6"/>
                                <w:szCs w:val="36"/>
                                <w:vertAlign w:val="baseline"/>
                                <w:lang w:val="en-US" w:eastAsia="zh-CN"/>
                              </w:rPr>
                              <w:t>开场舞</w:t>
                            </w:r>
                          </w:p>
                        </w:tc>
                        <w:tc>
                          <w:tcPr>
                            <w:tcW w:w="1031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舞蹈</w:t>
                            </w:r>
                          </w:p>
                        </w:tc>
                        <w:tc>
                          <w:tcPr>
                            <w:tcW w:w="1382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XX XX部</w:t>
                            </w:r>
                          </w:p>
                        </w:tc>
                        <w:tc>
                          <w:tcPr>
                            <w:tcW w:w="2594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张先生、李小姐等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  <w:insideH w:val="dotDotDash" w:color="F3D376" w:sz="8" w:space="0"/>
                            <w:insideV w:val="dotDotDash" w:color="F3D376" w:sz="8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813" w:hRule="atLeast"/>
                          <w:jc w:val="center"/>
                        </w:trPr>
                        <w:tc>
                          <w:tcPr>
                            <w:tcW w:w="1244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3787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6"/>
                                <w:szCs w:val="36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6"/>
                                <w:szCs w:val="36"/>
                                <w:vertAlign w:val="baseline"/>
                                <w:lang w:val="en-US" w:eastAsia="zh-CN"/>
                              </w:rPr>
                              <w:t>歌曲串烧</w:t>
                            </w:r>
                          </w:p>
                        </w:tc>
                        <w:tc>
                          <w:tcPr>
                            <w:tcW w:w="1031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歌曲</w:t>
                            </w:r>
                          </w:p>
                        </w:tc>
                        <w:tc>
                          <w:tcPr>
                            <w:tcW w:w="1382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default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XX XX部</w:t>
                            </w:r>
                          </w:p>
                        </w:tc>
                        <w:tc>
                          <w:tcPr>
                            <w:tcW w:w="2594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王小姐、赵小姐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  <w:insideH w:val="dotDotDash" w:color="F3D376" w:sz="8" w:space="0"/>
                            <w:insideV w:val="dotDotDash" w:color="F3D376" w:sz="8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813" w:hRule="atLeast"/>
                          <w:jc w:val="center"/>
                        </w:trPr>
                        <w:tc>
                          <w:tcPr>
                            <w:tcW w:w="1244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3787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6"/>
                                <w:szCs w:val="36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6"/>
                                <w:szCs w:val="36"/>
                                <w:vertAlign w:val="baseline"/>
                                <w:lang w:val="en-US" w:eastAsia="zh-CN"/>
                              </w:rPr>
                              <w:t>小品名称</w:t>
                            </w:r>
                          </w:p>
                        </w:tc>
                        <w:tc>
                          <w:tcPr>
                            <w:tcW w:w="1031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小品</w:t>
                            </w:r>
                          </w:p>
                        </w:tc>
                        <w:tc>
                          <w:tcPr>
                            <w:tcW w:w="1382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26"/>
                                <w:szCs w:val="2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XX XX部</w:t>
                            </w:r>
                          </w:p>
                        </w:tc>
                        <w:tc>
                          <w:tcPr>
                            <w:tcW w:w="2594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26"/>
                                <w:szCs w:val="2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张先生、李小姐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  <w:insideH w:val="dotDotDash" w:color="F3D376" w:sz="8" w:space="0"/>
                            <w:insideV w:val="dotDotDash" w:color="F3D376" w:sz="8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813" w:hRule="atLeast"/>
                          <w:jc w:val="center"/>
                        </w:trPr>
                        <w:tc>
                          <w:tcPr>
                            <w:tcW w:w="1244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3787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6"/>
                                <w:szCs w:val="36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6"/>
                                <w:szCs w:val="36"/>
                                <w:vertAlign w:val="baseline"/>
                                <w:lang w:val="en-US" w:eastAsia="zh-CN"/>
                              </w:rPr>
                              <w:t>歌曲名称</w:t>
                            </w:r>
                          </w:p>
                        </w:tc>
                        <w:tc>
                          <w:tcPr>
                            <w:tcW w:w="1031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歌曲</w:t>
                            </w:r>
                          </w:p>
                        </w:tc>
                        <w:tc>
                          <w:tcPr>
                            <w:tcW w:w="1382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26"/>
                                <w:szCs w:val="2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XX XX部</w:t>
                            </w:r>
                          </w:p>
                        </w:tc>
                        <w:tc>
                          <w:tcPr>
                            <w:tcW w:w="2594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26"/>
                                <w:szCs w:val="2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王小姐、赵小姐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  <w:insideH w:val="dotDotDash" w:color="F3D376" w:sz="8" w:space="0"/>
                            <w:insideV w:val="dotDotDash" w:color="F3D376" w:sz="8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813" w:hRule="atLeast"/>
                          <w:jc w:val="center"/>
                        </w:trPr>
                        <w:tc>
                          <w:tcPr>
                            <w:tcW w:w="1244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8794" w:type="dxa"/>
                            <w:gridSpan w:val="4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6"/>
                                <w:szCs w:val="36"/>
                                <w:vertAlign w:val="baseline"/>
                                <w:lang w:val="en-US" w:eastAsia="zh-CN"/>
                              </w:rPr>
                              <w:t>抽奖环节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  <w:insideH w:val="dotDotDash" w:color="F3D376" w:sz="8" w:space="0"/>
                            <w:insideV w:val="dotDotDash" w:color="F3D376" w:sz="8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836" w:hRule="atLeast"/>
                          <w:jc w:val="center"/>
                        </w:trPr>
                        <w:tc>
                          <w:tcPr>
                            <w:tcW w:w="1244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3787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6"/>
                                <w:szCs w:val="36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6"/>
                                <w:szCs w:val="36"/>
                                <w:vertAlign w:val="baseline"/>
                                <w:lang w:val="en-US" w:eastAsia="zh-CN"/>
                              </w:rPr>
                              <w:t>舞蹈名称</w:t>
                            </w:r>
                          </w:p>
                        </w:tc>
                        <w:tc>
                          <w:tcPr>
                            <w:tcW w:w="1031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舞蹈</w:t>
                            </w:r>
                          </w:p>
                        </w:tc>
                        <w:tc>
                          <w:tcPr>
                            <w:tcW w:w="1382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26"/>
                                <w:szCs w:val="2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XX XX部</w:t>
                            </w:r>
                          </w:p>
                        </w:tc>
                        <w:tc>
                          <w:tcPr>
                            <w:tcW w:w="2594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26"/>
                                <w:szCs w:val="2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张先生、李小姐等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  <w:insideH w:val="dotDotDash" w:color="F3D376" w:sz="8" w:space="0"/>
                            <w:insideV w:val="dotDotDash" w:color="F3D376" w:sz="8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836" w:hRule="atLeast"/>
                          <w:jc w:val="center"/>
                        </w:trPr>
                        <w:tc>
                          <w:tcPr>
                            <w:tcW w:w="1244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3787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6"/>
                                <w:szCs w:val="36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6"/>
                                <w:szCs w:val="36"/>
                                <w:vertAlign w:val="baseline"/>
                                <w:lang w:val="en-US" w:eastAsia="zh-CN"/>
                              </w:rPr>
                              <w:t>歌曲名称</w:t>
                            </w:r>
                          </w:p>
                        </w:tc>
                        <w:tc>
                          <w:tcPr>
                            <w:tcW w:w="1031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歌曲</w:t>
                            </w:r>
                          </w:p>
                        </w:tc>
                        <w:tc>
                          <w:tcPr>
                            <w:tcW w:w="1382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26"/>
                                <w:szCs w:val="2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XX XX部</w:t>
                            </w:r>
                          </w:p>
                        </w:tc>
                        <w:tc>
                          <w:tcPr>
                            <w:tcW w:w="2594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26"/>
                                <w:szCs w:val="2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王小姐、赵小姐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  <w:insideH w:val="dotDotDash" w:color="F3D376" w:sz="8" w:space="0"/>
                            <w:insideV w:val="dotDotDash" w:color="F3D376" w:sz="8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836" w:hRule="atLeast"/>
                          <w:jc w:val="center"/>
                        </w:trPr>
                        <w:tc>
                          <w:tcPr>
                            <w:tcW w:w="1244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3787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36"/>
                                <w:szCs w:val="3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6"/>
                                <w:szCs w:val="36"/>
                                <w:vertAlign w:val="baseline"/>
                                <w:lang w:val="en-US" w:eastAsia="zh-CN"/>
                              </w:rPr>
                              <w:t>舞蹈名称</w:t>
                            </w:r>
                          </w:p>
                        </w:tc>
                        <w:tc>
                          <w:tcPr>
                            <w:tcW w:w="1031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26"/>
                                <w:szCs w:val="2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舞蹈</w:t>
                            </w:r>
                          </w:p>
                        </w:tc>
                        <w:tc>
                          <w:tcPr>
                            <w:tcW w:w="1382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26"/>
                                <w:szCs w:val="2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XX XX部</w:t>
                            </w:r>
                          </w:p>
                        </w:tc>
                        <w:tc>
                          <w:tcPr>
                            <w:tcW w:w="2594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26"/>
                                <w:szCs w:val="2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张先生、李小姐等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  <w:insideH w:val="dotDotDash" w:color="F3D376" w:sz="8" w:space="0"/>
                            <w:insideV w:val="dotDotDash" w:color="F3D376" w:sz="8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836" w:hRule="atLeast"/>
                          <w:jc w:val="center"/>
                        </w:trPr>
                        <w:tc>
                          <w:tcPr>
                            <w:tcW w:w="1244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3787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36"/>
                                <w:szCs w:val="3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6"/>
                                <w:szCs w:val="36"/>
                                <w:vertAlign w:val="baseline"/>
                                <w:lang w:val="en-US" w:eastAsia="zh-CN"/>
                              </w:rPr>
                              <w:t>魔术名称</w:t>
                            </w:r>
                          </w:p>
                        </w:tc>
                        <w:tc>
                          <w:tcPr>
                            <w:tcW w:w="1031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26"/>
                                <w:szCs w:val="2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魔术</w:t>
                            </w:r>
                          </w:p>
                        </w:tc>
                        <w:tc>
                          <w:tcPr>
                            <w:tcW w:w="1382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26"/>
                                <w:szCs w:val="2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XX XX部</w:t>
                            </w:r>
                          </w:p>
                        </w:tc>
                        <w:tc>
                          <w:tcPr>
                            <w:tcW w:w="2594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26"/>
                                <w:szCs w:val="2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王小姐、赵小姐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  <w:insideH w:val="dotDotDash" w:color="F3D376" w:sz="8" w:space="0"/>
                            <w:insideV w:val="dotDotDash" w:color="F3D376" w:sz="8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848" w:hRule="atLeast"/>
                          <w:jc w:val="center"/>
                        </w:trPr>
                        <w:tc>
                          <w:tcPr>
                            <w:tcW w:w="1244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  <w:t>11</w:t>
                            </w:r>
                          </w:p>
                        </w:tc>
                        <w:tc>
                          <w:tcPr>
                            <w:tcW w:w="8794" w:type="dxa"/>
                            <w:gridSpan w:val="4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6"/>
                                <w:szCs w:val="36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6"/>
                                <w:szCs w:val="36"/>
                                <w:vertAlign w:val="baseline"/>
                                <w:lang w:val="en-US" w:eastAsia="zh-CN"/>
                              </w:rPr>
                              <w:t>游戏环节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  <w:insideH w:val="dotDotDash" w:color="F3D376" w:sz="8" w:space="0"/>
                            <w:insideV w:val="dotDotDash" w:color="F3D376" w:sz="8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857" w:hRule="atLeast"/>
                          <w:jc w:val="center"/>
                        </w:trPr>
                        <w:tc>
                          <w:tcPr>
                            <w:tcW w:w="1244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  <w:t>12</w:t>
                            </w:r>
                          </w:p>
                        </w:tc>
                        <w:tc>
                          <w:tcPr>
                            <w:tcW w:w="3787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36"/>
                                <w:szCs w:val="3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6"/>
                                <w:szCs w:val="36"/>
                                <w:vertAlign w:val="baseline"/>
                                <w:lang w:val="en-US" w:eastAsia="zh-CN"/>
                              </w:rPr>
                              <w:t>舞蹈名称</w:t>
                            </w:r>
                          </w:p>
                        </w:tc>
                        <w:tc>
                          <w:tcPr>
                            <w:tcW w:w="1031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26"/>
                                <w:szCs w:val="2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舞蹈</w:t>
                            </w:r>
                          </w:p>
                        </w:tc>
                        <w:tc>
                          <w:tcPr>
                            <w:tcW w:w="1382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26"/>
                                <w:szCs w:val="2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XX XX部</w:t>
                            </w:r>
                          </w:p>
                        </w:tc>
                        <w:tc>
                          <w:tcPr>
                            <w:tcW w:w="2594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26"/>
                                <w:szCs w:val="2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张先生、李小姐等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  <w:insideH w:val="dotDotDash" w:color="F3D376" w:sz="8" w:space="0"/>
                            <w:insideV w:val="dotDotDash" w:color="F3D376" w:sz="8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857" w:hRule="atLeast"/>
                          <w:jc w:val="center"/>
                        </w:trPr>
                        <w:tc>
                          <w:tcPr>
                            <w:tcW w:w="1244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  <w:t>13</w:t>
                            </w:r>
                          </w:p>
                        </w:tc>
                        <w:tc>
                          <w:tcPr>
                            <w:tcW w:w="3787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36"/>
                                <w:szCs w:val="3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36"/>
                                <w:szCs w:val="36"/>
                                <w:vertAlign w:val="baseline"/>
                                <w:lang w:val="en-US" w:eastAsia="zh-CN" w:bidi="ar-SA"/>
                              </w:rPr>
                              <w:t>小品名称</w:t>
                            </w:r>
                          </w:p>
                        </w:tc>
                        <w:tc>
                          <w:tcPr>
                            <w:tcW w:w="1031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26"/>
                                <w:szCs w:val="2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26"/>
                                <w:szCs w:val="26"/>
                                <w:vertAlign w:val="baseline"/>
                                <w:lang w:val="en-US" w:eastAsia="zh-CN" w:bidi="ar-SA"/>
                              </w:rPr>
                              <w:t>小品</w:t>
                            </w:r>
                          </w:p>
                        </w:tc>
                        <w:tc>
                          <w:tcPr>
                            <w:tcW w:w="1382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26"/>
                                <w:szCs w:val="2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XX XX部</w:t>
                            </w:r>
                          </w:p>
                        </w:tc>
                        <w:tc>
                          <w:tcPr>
                            <w:tcW w:w="2594" w:type="dxa"/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26"/>
                                <w:szCs w:val="2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张先生、李小姐等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  <w:insideH w:val="dotDotDash" w:color="F3D376" w:sz="8" w:space="0"/>
                            <w:insideV w:val="dotDotDash" w:color="F3D376" w:sz="8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857" w:hRule="atLeast"/>
                          <w:jc w:val="center"/>
                        </w:trPr>
                        <w:tc>
                          <w:tcPr>
                            <w:tcW w:w="1244" w:type="dxa"/>
                            <w:tcBorders>
                              <w:bottom w:val="dotDotDash" w:color="F3D376" w:sz="12" w:space="0"/>
                            </w:tcBorders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02A5C"/>
                                <w:sz w:val="30"/>
                                <w:szCs w:val="30"/>
                                <w:vertAlign w:val="baseline"/>
                                <w:lang w:val="en-US" w:eastAsia="zh-CN"/>
                              </w:rPr>
                              <w:t>14</w:t>
                            </w:r>
                          </w:p>
                        </w:tc>
                        <w:tc>
                          <w:tcPr>
                            <w:tcW w:w="3787" w:type="dxa"/>
                            <w:tcBorders>
                              <w:bottom w:val="dotDotDash" w:color="F3D376" w:sz="12" w:space="0"/>
                            </w:tcBorders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36"/>
                                <w:szCs w:val="3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36"/>
                                <w:szCs w:val="36"/>
                                <w:vertAlign w:val="baseline"/>
                                <w:lang w:val="en-US" w:eastAsia="zh-CN"/>
                              </w:rPr>
                              <w:t>歌曲名称</w:t>
                            </w:r>
                          </w:p>
                        </w:tc>
                        <w:tc>
                          <w:tcPr>
                            <w:tcW w:w="1031" w:type="dxa"/>
                            <w:tcBorders>
                              <w:bottom w:val="dotDotDash" w:color="F3D376" w:sz="12" w:space="0"/>
                            </w:tcBorders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26"/>
                                <w:szCs w:val="2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歌曲</w:t>
                            </w:r>
                          </w:p>
                        </w:tc>
                        <w:tc>
                          <w:tcPr>
                            <w:tcW w:w="1382" w:type="dxa"/>
                            <w:tcBorders>
                              <w:bottom w:val="dotDotDash" w:color="F3D376" w:sz="12" w:space="0"/>
                            </w:tcBorders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26"/>
                                <w:szCs w:val="2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XX XX部</w:t>
                            </w:r>
                          </w:p>
                        </w:tc>
                        <w:tc>
                          <w:tcPr>
                            <w:tcW w:w="2594" w:type="dxa"/>
                            <w:tcBorders>
                              <w:bottom w:val="dotDotDash" w:color="F3D376" w:sz="12" w:space="0"/>
                            </w:tcBorders>
                            <w:vAlign w:val="center"/>
                          </w:tcPr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60" w:lineRule="exact"/>
                              <w:jc w:val="center"/>
                              <w:textAlignment w:val="auto"/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kern w:val="2"/>
                                <w:sz w:val="26"/>
                                <w:szCs w:val="26"/>
                                <w:vertAlign w:val="baseli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102A5C"/>
                                <w:sz w:val="26"/>
                                <w:szCs w:val="26"/>
                                <w:vertAlign w:val="baseline"/>
                                <w:lang w:val="en-US" w:eastAsia="zh-CN"/>
                              </w:rPr>
                              <w:t>王小姐、赵小姐</w:t>
                            </w:r>
                          </w:p>
                        </w:tc>
                      </w:tr>
                    </w:tbl>
                    <w:p>
                      <w:pPr>
                        <w:jc w:val="center"/>
                        <w:rPr>
                          <w:rFonts w:hint="default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>
      <w:headerReference r:id="rId3" w:type="default"/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1" w:fontKey="{3A947965-20AF-42DC-A09F-59915EB60D68}"/>
  </w:font>
  <w:font w:name="汉仪雅酷黑简">
    <w:panose1 w:val="00020600040101010101"/>
    <w:charset w:val="86"/>
    <w:family w:val="auto"/>
    <w:pitch w:val="default"/>
    <w:sig w:usb0="A00002BF" w:usb1="1AC17CFA" w:usb2="00000016" w:usb3="00000000" w:csb0="0004009F" w:csb1="DFD70000"/>
    <w:embedRegular r:id="rId2" w:fontKey="{45A3F5E8-D719-4E2C-BF6F-6D4A39799F4E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7BFC894B-197E-460D-9182-892574C445F9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4" w:fontKey="{8C52816B-B3FD-472F-A945-8C11E2AF7AE8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21"/>
      </w:rPr>
      <mc:AlternateContent>
        <mc:Choice Requires="wpg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column">
                <wp:posOffset>-1423670</wp:posOffset>
              </wp:positionH>
              <wp:positionV relativeFrom="paragraph">
                <wp:posOffset>-826135</wp:posOffset>
              </wp:positionV>
              <wp:extent cx="7897495" cy="11022330"/>
              <wp:effectExtent l="0" t="0" r="8255" b="7620"/>
              <wp:wrapNone/>
              <wp:docPr id="20" name="组合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897495" cy="11022330"/>
                        <a:chOff x="3875" y="-147"/>
                        <a:chExt cx="12437" cy="17358"/>
                      </a:xfrm>
                    </wpg:grpSpPr>
                    <wps:wsp>
                      <wps:cNvPr id="3" name="矩形 3"/>
                      <wps:cNvSpPr/>
                      <wps:spPr>
                        <a:xfrm>
                          <a:off x="3976" y="282"/>
                          <a:ext cx="12336" cy="16929"/>
                        </a:xfrm>
                        <a:prstGeom prst="rect">
                          <a:avLst/>
                        </a:prstGeom>
                        <a:solidFill>
                          <a:srgbClr val="03305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  <wps:wsp>
                      <wps:cNvPr id="17" name="圆角矩形 17"/>
                      <wps:cNvSpPr/>
                      <wps:spPr>
                        <a:xfrm>
                          <a:off x="4804" y="788"/>
                          <a:ext cx="10932" cy="15829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27000" cmpd="dbl">
                          <a:solidFill>
                            <a:schemeClr val="bg1"/>
                          </a:solidFill>
                          <a:prstDash val="solid"/>
                        </a:ln>
                        <a:effectLst>
                          <a:glow rad="63500">
                            <a:schemeClr val="accent3">
                              <a:satMod val="175000"/>
                              <a:alpha val="40000"/>
                            </a:schemeClr>
                          </a:glow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2" name="图片 12" descr="资源 727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4549" y="-147"/>
                          <a:ext cx="11690" cy="8649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3" name="图片 13" descr="资源 827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3875" y="245"/>
                          <a:ext cx="12205" cy="7374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1" name="图片 11" descr="资源 227"/>
                        <pic:cNvPicPr>
                          <a:picLocks noChangeAspect="1"/>
                        </pic:cNvPicPr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14522" y="283"/>
                          <a:ext cx="1665" cy="2119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4" name="图片 14" descr="资源 427"/>
                        <pic:cNvPicPr>
                          <a:picLocks noChangeAspect="1"/>
                        </pic:cNvPicPr>
                      </pic:nvPicPr>
                      <pic:blipFill>
                        <a:blip r:embed="rId4"/>
                        <a:stretch>
                          <a:fillRect/>
                        </a:stretch>
                      </pic:blipFill>
                      <pic:spPr>
                        <a:xfrm flipH="1">
                          <a:off x="4331" y="1464"/>
                          <a:ext cx="1659" cy="1907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5" name="图片 15" descr="资源 327"/>
                        <pic:cNvPicPr>
                          <a:picLocks noChangeAspect="1"/>
                        </pic:cNvPicPr>
                      </pic:nvPicPr>
                      <pic:blipFill>
                        <a:blip r:embed="rId5"/>
                        <a:stretch>
                          <a:fillRect/>
                        </a:stretch>
                      </pic:blipFill>
                      <pic:spPr>
                        <a:xfrm flipH="1">
                          <a:off x="6466" y="152"/>
                          <a:ext cx="1665" cy="1541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6" name="图片 16" descr="资源 627"/>
                        <pic:cNvPicPr>
                          <a:picLocks noChangeAspect="1"/>
                        </pic:cNvPicPr>
                      </pic:nvPicPr>
                      <pic:blipFill>
                        <a:blip r:embed="rId6"/>
                        <a:stretch>
                          <a:fillRect/>
                        </a:stretch>
                      </pic:blipFill>
                      <pic:spPr>
                        <a:xfrm rot="5400000" flipH="1">
                          <a:off x="14737" y="2479"/>
                          <a:ext cx="1839" cy="1121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21" name="图片 21" descr="资源 327"/>
                        <pic:cNvPicPr>
                          <a:picLocks noChangeAspect="1"/>
                        </pic:cNvPicPr>
                      </pic:nvPicPr>
                      <pic:blipFill>
                        <a:blip r:embed="rId5"/>
                        <a:stretch>
                          <a:fillRect/>
                        </a:stretch>
                      </pic:blipFill>
                      <pic:spPr>
                        <a:xfrm flipH="1">
                          <a:off x="4816" y="152"/>
                          <a:ext cx="1665" cy="154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-112.1pt;margin-top:-65.05pt;height:867.9pt;width:621.85pt;z-index:-251657216;mso-width-relative:page;mso-height-relative:page;" coordorigin="3875,-147" coordsize="12437,17358" o:gfxdata="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">
              <o:lock v:ext="edit" aspectratio="f"/>
              <v:rect id="_x0000_s1026" o:spid="_x0000_s1026" o:spt="1" style="position:absolute;left:3976;top:282;height:16929;width:12336;v-text-anchor:middle;" fillcolor="#03305E" filled="t" stroked="f" coordsize="21600,21600" o:gfxdata="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5v1TIvQAA&#10;ANoAAAAPAAAAAAAAAAEAIAAAACIAAABkcnMvZG93bnJldi54bWxQSwECFAAUAAAACACHTuJAMy8F&#10;njsAAAA5AAAAEAAAAAAAAAABACAAAAAMAQAAZHJzL3NoYXBleG1sLnhtbFBLBQYAAAAABgAGAFsB&#10;AAC2AwAAAAA=&#10;">
                <v:fill on="t" focussize="0,0"/>
                <v:stroke on="f" weight="1pt" miterlimit="8" joinstyle="miter"/>
                <v:imagedata o:title=""/>
                <o:lock v:ext="edit" aspectratio="f"/>
              </v:rect>
              <v:roundrect id="_x0000_s1026" o:spid="_x0000_s1026" o:spt="2" style="position:absolute;left:4804;top:788;height:15829;width:10932;v-text-anchor:middle;" fillcolor="#FFFFFF [3212]" filled="t" stroked="t" coordsize="21600,21600" arcsize="0.166666666666667" o:gfxdata="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o3a8ZugAAANsA&#10;AAAPAAAAAAAAAAEAIAAAACIAAABkcnMvZG93bnJldi54bWxQSwECFAAUAAAACACHTuJAMy8FnjsA&#10;AAA5AAAAEAAAAAAAAAABACAAAAAJAQAAZHJzL3NoYXBleG1sLnhtbFBLBQYAAAAABgAGAFsBAACz&#10;AwAAAAA=&#10;">
                <v:fill on="t" focussize="0,0"/>
                <v:stroke weight="10pt" color="#FFFFFF [3212]" linestyle="thinThin" miterlimit="8" joinstyle="miter"/>
                <v:imagedata o:title=""/>
                <o:lock v:ext="edit" aspectratio="f"/>
                <v:shadow on="t" color="#000000" opacity="26214f" offset="2.12133858267717pt,2.12133858267717pt" origin="-32768f,-32768f" matrix="65536f,0f,0f,65536f"/>
              </v:roundrect>
              <v:shape id="_x0000_s1026" o:spid="_x0000_s1026" o:spt="75" alt="资源 727" type="#_x0000_t75" style="position:absolute;left:4549;top:-147;height:8649;width:11690;" filled="f" o:preferrelative="t" stroked="f" coordsize="21600,21600" o:gfxdata="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3UJhS5AAAA2wAA&#10;AA8AAAAAAAAAAQAgAAAAIgAAAGRycy9kb3ducmV2LnhtbFBLAQIUABQAAAAIAIdO4kAzLwWeOwAA&#10;ADkAAAAQAAAAAAAAAAEAIAAAAAgBAABkcnMvc2hhcGV4bWwueG1sUEsFBgAAAAAGAAYAWwEAALID&#10;AAAAAA==&#10;">
                <v:fill on="f" focussize="0,0"/>
                <v:stroke on="f"/>
                <v:imagedata r:id="rId1" o:title=""/>
                <o:lock v:ext="edit" aspectratio="t"/>
              </v:shape>
              <v:shape id="_x0000_s1026" o:spid="_x0000_s1026" o:spt="75" alt="资源 827" type="#_x0000_t75" style="position:absolute;left:3875;top:245;height:7374;width:12205;" filled="f" o:preferrelative="t" stroked="f" coordsize="21600,21600" o:gfxdata="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2IRXW5AAAA2wAA&#10;AA8AAAAAAAAAAQAgAAAAIgAAAGRycy9kb3ducmV2LnhtbFBLAQIUABQAAAAIAIdO4kAzLwWeOwAA&#10;ADkAAAAQAAAAAAAAAAEAIAAAAAgBAABkcnMvc2hhcGV4bWwueG1sUEsFBgAAAAAGAAYAWwEAALID&#10;AAAAAA==&#10;">
                <v:fill on="f" focussize="0,0"/>
                <v:stroke on="f"/>
                <v:imagedata r:id="rId2" o:title=""/>
                <o:lock v:ext="edit" aspectratio="t"/>
              </v:shape>
              <v:shape id="_x0000_s1026" o:spid="_x0000_s1026" o:spt="75" alt="资源 227" type="#_x0000_t75" style="position:absolute;left:14522;top:283;height:2119;width:1665;" filled="f" o:preferrelative="t" stroked="f" coordsize="21600,21600" o:gfxdata="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YguQO5AAAA2wAA&#10;AA8AAAAAAAAAAQAgAAAAIgAAAGRycy9kb3ducmV2LnhtbFBLAQIUABQAAAAIAIdO4kAzLwWeOwAA&#10;ADkAAAAQAAAAAAAAAAEAIAAAAAgBAABkcnMvc2hhcGV4bWwueG1sUEsFBgAAAAAGAAYAWwEAALID&#10;AAAAAA==&#10;">
                <v:fill on="f" focussize="0,0"/>
                <v:stroke on="f"/>
                <v:imagedata r:id="rId3" o:title=""/>
                <o:lock v:ext="edit" aspectratio="t"/>
              </v:shape>
              <v:shape id="_x0000_s1026" o:spid="_x0000_s1026" o:spt="75" alt="资源 427" type="#_x0000_t75" style="position:absolute;left:4331;top:1464;flip:x;height:1907;width:1659;" filled="f" o:preferrelative="t" stroked="f" coordsize="21600,21600" o:gfxdata="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2b2ersAAADb&#10;AAAADwAAAAAAAAABACAAAAAiAAAAZHJzL2Rvd25yZXYueG1sUEsBAhQAFAAAAAgAh07iQDMvBZ47&#10;AAAAOQAAABAAAAAAAAAAAQAgAAAACgEAAGRycy9zaGFwZXhtbC54bWxQSwUGAAAAAAYABgBbAQAA&#10;tAMAAAAA&#10;">
                <v:fill on="f" focussize="0,0"/>
                <v:stroke on="f"/>
                <v:imagedata r:id="rId4" o:title=""/>
                <o:lock v:ext="edit" aspectratio="t"/>
              </v:shape>
              <v:shape id="_x0000_s1026" o:spid="_x0000_s1026" o:spt="75" alt="资源 327" type="#_x0000_t75" style="position:absolute;left:6466;top:152;flip:x;height:1541;width:1665;" filled="f" o:preferrelative="t" stroked="f" coordsize="21600,21600" o:gfxdata="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hKsSSugAAANsA&#10;AAAPAAAAAAAAAAEAIAAAACIAAABkcnMvZG93bnJldi54bWxQSwECFAAUAAAACACHTuJAMy8FnjsA&#10;AAA5AAAAEAAAAAAAAAABACAAAAAJAQAAZHJzL3NoYXBleG1sLnhtbFBLBQYAAAAABgAGAFsBAACz&#10;AwAAAAA=&#10;">
                <v:fill on="f" focussize="0,0"/>
                <v:stroke on="f"/>
                <v:imagedata r:id="rId5" o:title=""/>
                <o:lock v:ext="edit" aspectratio="t"/>
              </v:shape>
              <v:shape id="_x0000_s1026" o:spid="_x0000_s1026" o:spt="75" alt="资源 627" type="#_x0000_t75" style="position:absolute;left:14737;top:2479;flip:x;height:1121;width:1839;rotation:-5898240f;" filled="f" o:preferrelative="t" stroked="f" coordsize="21600,21600" o:gfxdata="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tj6tK/&#10;AAAA2wAAAA8AAAAAAAAAAQAgAAAAIgAAAGRycy9kb3ducmV2LnhtbFBLAQIUABQAAAAIAIdO4kAz&#10;LwWeOwAAADkAAAAQAAAAAAAAAAEAIAAAAA4BAABkcnMvc2hhcGV4bWwueG1sUEsFBgAAAAAGAAYA&#10;WwEAALgDAAAAAA==&#10;">
                <v:fill on="f" focussize="0,0"/>
                <v:stroke on="f"/>
                <v:imagedata r:id="rId6" o:title=""/>
                <o:lock v:ext="edit" aspectratio="t"/>
              </v:shape>
              <v:shape id="_x0000_s1026" o:spid="_x0000_s1026" o:spt="75" alt="资源 327" type="#_x0000_t75" style="position:absolute;left:4816;top:152;flip:x;height:1541;width:1665;" filled="f" o:preferrelative="t" stroked="f" coordsize="21600,21600" o:gfxdata="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0H0ILLsAAADb&#10;AAAADwAAAAAAAAABACAAAAAiAAAAZHJzL2Rvd25yZXYueG1sUEsBAhQAFAAAAAgAh07iQDMvBZ47&#10;AAAAOQAAABAAAAAAAAAAAQAgAAAACgEAAGRycy9zaGFwZXhtbC54bWxQSwUGAAAAAAYABgBbAQAA&#10;tAMAAAAA&#10;">
                <v:fill on="f" focussize="0,0"/>
                <v:stroke on="f"/>
                <v:imagedata r:id="rId5" o:title=""/>
                <o:lock v:ext="edit" aspectratio="t"/>
              </v:shape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TrueTypeFonts/>
  <w:saveSubset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00A4235"/>
    <w:rsid w:val="200A4235"/>
    <w:rsid w:val="3D666C64"/>
    <w:rsid w:val="44AE10C7"/>
    <w:rsid w:val="5AF74BEE"/>
    <w:rsid w:val="65B156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office6\templates\download\c4289bc8-b0b9-4877-a394-24133c05eb71\&#24180;&#20250;&#33410;&#30446;&#21333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年会节目单.docx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2021-12-23T02:50:00Z</dcterms:created>
  <dc:creator>文档存本地丢失不负责</dc:creator>
  <cp:lastModifiedBy>文档存本地丢失不负责</cp:lastModifiedBy>
  <dcterms:modified xsi:type="dcterms:W3CDTF">2021-12-23T03:05:41Z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KSOTemplateUUID">
    <vt:lpwstr>v1.0_mb_EIwq1ZF/7y4Dh8/77bKZJA==</vt:lpwstr>
  </property>
  <property fmtid="{D5CDD505-2E9C-101B-9397-08002B2CF9AE}" pid="4" name="ICV">
    <vt:lpwstr>63DBCA8A4C8A4F0AA9FD43EAC7A720BD</vt:lpwstr>
  </property>
</Properties>
</file>