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lang w:val="en-US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1704975</wp:posOffset>
                </wp:positionH>
                <wp:positionV relativeFrom="paragraph">
                  <wp:posOffset>-183515</wp:posOffset>
                </wp:positionV>
                <wp:extent cx="2257425" cy="130302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37460" y="793115"/>
                          <a:ext cx="2257425" cy="1303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FFC000" w:themeColor="accent4"/>
                                <w:sz w:val="84"/>
                                <w:szCs w:val="8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Outline w14:w="12700" w14:cmpd="sng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C000" w:themeColor="accent4"/>
                                <w:sz w:val="84"/>
                                <w:szCs w:val="84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Outline w14:w="12700" w14:cmpd="sng">
                                  <w14:solidFill>
                                    <w14:schemeClr w14:val="accent4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/>
                                      </w14:gs>
                                      <w14:gs w14:pos="4000">
                                        <w14:schemeClr w14:val="accent4">
                                          <w14:lumMod w14:val="60000"/>
                                          <w14:lumOff w14:val="40000"/>
                                        </w14:schemeClr>
                                      </w14:gs>
                                      <w14:gs w14:pos="87000">
                                        <w14:schemeClr w14:val="accent4">
                                          <w14:lumMod w14:val="20000"/>
                                          <w14:lumOff w14:val="80000"/>
                                        </w14:schemeClr>
                                      </w14:gs>
                                    </w14:gsLst>
                                    <w14:lin w14:ang="5400000"/>
                                  </w14:gradFill>
                                </w14:textFill>
                                <w14:props3d w14:extrusionH="0" w14:contourW="0" w14:prstMaterial="clear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4.25pt;margin-top:-14.45pt;height:102.6pt;width:177.75pt;z-index:251661312;mso-width-relative:page;mso-height-relative:page;" filled="f" stroked="f" coordsize="21600,21600" o:gfxdata="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wyaaQ3AAAAAsBAAAPAAAA&#10;AAAAAAEAIAAAACIAAABkcnMvZG93bnJldi54bWxQSwECFAAUAAAACACHTuJA9qHj7EoCAAByBAAA&#10;DgAAAAAAAAABACAAAAAr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FFC000" w:themeColor="accent4"/>
                          <w:sz w:val="84"/>
                          <w:szCs w:val="84"/>
                          <w:lang w:eastAsia="zh-CN"/>
                          <w14:glow w14:rad="0">
                            <w14:srgbClr w14:val="000000"/>
                          </w14:glow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Outline w14:w="12700" w14:cmpd="sng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C000" w:themeColor="accent4"/>
                          <w:sz w:val="84"/>
                          <w:szCs w:val="84"/>
                          <w:lang w:eastAsia="zh-CN"/>
                          <w14:glow w14:rad="0">
                            <w14:srgbClr w14:val="000000"/>
                          </w14:glow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Outline w14:w="12700" w14:cmpd="sng">
                            <w14:solidFill>
                              <w14:schemeClr w14:val="accent4"/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/>
                                </w14:gs>
                                <w14:gs w14:pos="4000">
                                  <w14:schemeClr w14:val="accent4">
                                    <w14:lumMod w14:val="60000"/>
                                    <w14:lumOff w14:val="40000"/>
                                  </w14:schemeClr>
                                </w14:gs>
                                <w14:gs w14:pos="87000">
                                  <w14:schemeClr w14:val="accent4">
                                    <w14:lumMod w14:val="20000"/>
                                    <w14:lumOff w14:val="80000"/>
                                  </w14:schemeClr>
                                </w14:gs>
                              </w14:gsLst>
                              <w14:lin w14:ang="5400000"/>
                            </w14:gradFill>
                          </w14:textFill>
                          <w14:props3d w14:extrusionH="0" w14:contourW="0" w14:prstMaterial="clear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-272415</wp:posOffset>
                </wp:positionH>
                <wp:positionV relativeFrom="paragraph">
                  <wp:posOffset>1120140</wp:posOffset>
                </wp:positionV>
                <wp:extent cx="6170930" cy="755904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0585" y="1952625"/>
                          <a:ext cx="6170930" cy="7559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序号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节目名称     节目类型     表演者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《歌曲串烧》    歌曲       某某某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《眉飞色舞》    舞蹈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《夸夸咱公司》  小品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《新不了情》    舞蹈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《回家路上》    相声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 抽奖环节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《精忠报国》    歌曲 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《两个人的烟火》合唱歌曲   某某、某某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《小苹果》       舞蹈      某某某 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 抽奖环节                  主持人</w:t>
                            </w:r>
                          </w:p>
                          <w:p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color w:val="FFFFFF" w:themeColor="background1"/>
                                <w:sz w:val="44"/>
                                <w:szCs w:val="5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 xml:space="preserve">  《相亲相爱一家人》歌曲     全体人员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1.45pt;margin-top:88.2pt;height:595.2pt;width:485.9pt;z-index:251660288;mso-width-relative:page;mso-height-relative:page;" filled="f" stroked="f" coordsize="21600,21600" o:gfxdata="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VNdmvcAAAADAEAAA8AAAAA&#10;AAAAAQAgAAAAIgAAAGRycy9kb3ducmV2LnhtbFBLAQIUABQAAAAIAIdO4kBuUjvvSQIAAHIEAAAO&#10;AAAAAAAAAAEAIAAAACsBAABkcnMvZTJvRG9jLnhtbFBLBQYAAAAABgAGAFkBAADm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序号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节目名称     节目类型     表演者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《歌曲串烧》    歌曲       某某某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《眉飞色舞》    舞蹈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《夸夸咱公司》  小品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《新不了情》    舞蹈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《回家路上》    相声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 抽奖环节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《精忠报国》    歌曲 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《两个人的烟火》合唱歌曲   某某、某某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《小苹果》       舞蹈      某某某 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 抽奖环节                  主持人</w:t>
                      </w:r>
                    </w:p>
                    <w:p>
                      <w:pPr>
                        <w:numPr>
                          <w:ilvl w:val="0"/>
                          <w:numId w:val="1"/>
                        </w:numP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color w:val="FFFFFF" w:themeColor="background1"/>
                          <w:sz w:val="44"/>
                          <w:szCs w:val="5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 xml:space="preserve">  《相亲相爱一家人》歌曲     全体人员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91.5pt;margin-top:-73.1pt;height:842.9pt;width:598.3pt;z-index:251659264;mso-width-relative:page;mso-height-relative:page;" filled="t" stroked="f" coordsize="21600,21600" o:gfxdata="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">
                <v:fill type="frame" on="t" focussize="0,0" recolor="t" rotate="t" r:id="rId4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A1251A4"/>
    <w:multiLevelType w:val="singleLevel"/>
    <w:tmpl w:val="5A1251A4"/>
    <w:lvl w:ilvl="0" w:tentative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673365"/>
    <w:rsid w:val="3F673365"/>
    <w:rsid w:val="45F01A49"/>
    <w:rsid w:val="5DC4572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6247bfde-44bf-4d89-90d4-03a652b18f09\&#33410;&#30446;&#21333;-&#20844;&#21496;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节目单-公司年会节目单.docx</Template>
  <Pages>1</Pages>
  <Words>0</Words>
  <Characters>0</Characters>
  <Lines>0</Lines>
  <Paragraphs>0</Paragraphs>
  <TotalTime>0</TotalTime>
  <ScaleCrop>false</ScaleCrop>
  <LinksUpToDate>false</LinksUpToDate>
  <CharactersWithSpaces>2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2021-12-23T02:46:00Z</dcterms:created>
  <dc:creator>文档存本地丢失不负责</dc:creator>
  <cp:lastModifiedBy>文档存本地丢失不负责</cp:lastModifiedBy>
  <dcterms:modified xsi:type="dcterms:W3CDTF">2021-12-23T03:06:09Z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TemplateUUID">
    <vt:lpwstr>v1.0_mb_f2fn8IbXOuE/qC2xgsPkTg==</vt:lpwstr>
  </property>
  <property fmtid="{D5CDD505-2E9C-101B-9397-08002B2CF9AE}" pid="4" name="ICV">
    <vt:lpwstr>B611F4A8EDEA4ABFBA741593F2113C31</vt:lpwstr>
  </property>
</Properties>
</file>