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-1136650</wp:posOffset>
                </wp:positionH>
                <wp:positionV relativeFrom="paragraph">
                  <wp:posOffset>7325995</wp:posOffset>
                </wp:positionV>
                <wp:extent cx="7538085" cy="236728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8085" cy="2367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no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lang w:val="en-US" w:eastAsia="zh-CN"/>
                              </w:rPr>
                              <w:t>时间 / 20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single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none"/>
                                <w:lang w:val="en-US" w:eastAsia="zh-CN"/>
                              </w:rPr>
                              <w:t>年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single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none"/>
                                <w:lang w:val="en-US" w:eastAsia="zh-CN"/>
                              </w:rPr>
                              <w:t>月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single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none"/>
                                <w:lang w:val="en-US" w:eastAsia="zh-CN"/>
                              </w:rPr>
                              <w:t>日 19：00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no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BF9000" w:themeColor="accent4" w:themeShade="BF"/>
                                <w:sz w:val="36"/>
                                <w:szCs w:val="44"/>
                                <w:u w:val="none"/>
                                <w:lang w:val="en-US" w:eastAsia="zh-CN"/>
                              </w:rPr>
                              <w:t>地点 / 某某某国际大酒店一楼大会堂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9.5pt;margin-top:576.85pt;height:186.4pt;width:593.55pt;z-index:251661312;mso-width-relative:page;mso-height-relative:page;" filled="f" stroked="f" coordsize="21600,21600" o:gfxdata="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zwU4d3wAAAA8BAAAPAAAAAAAAAAEAIAAA&#10;ACIAAABkcnMvZG93bnJldi54bWxQSwECFAAUAAAACACHTuJAppmfPT4CAABnBAAADgAAAAAAAAAB&#10;ACAAAAAu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none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lang w:val="en-US" w:eastAsia="zh-CN"/>
                        </w:rPr>
                        <w:t>时间 / 20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single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none"/>
                          <w:lang w:val="en-US" w:eastAsia="zh-CN"/>
                        </w:rPr>
                        <w:t>年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single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none"/>
                          <w:lang w:val="en-US" w:eastAsia="zh-CN"/>
                        </w:rPr>
                        <w:t>月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single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none"/>
                          <w:lang w:val="en-US" w:eastAsia="zh-CN"/>
                        </w:rPr>
                        <w:t>日 19：00</w:t>
                      </w:r>
                    </w:p>
                    <w:p>
                      <w:pPr>
                        <w:jc w:val="center"/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none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BF9000" w:themeColor="accent4" w:themeShade="BF"/>
                          <w:sz w:val="36"/>
                          <w:szCs w:val="44"/>
                          <w:u w:val="none"/>
                          <w:lang w:val="en-US" w:eastAsia="zh-CN"/>
                        </w:rPr>
                        <w:t>地点 / 某某某国际大酒店一楼大会堂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300355</wp:posOffset>
                </wp:positionH>
                <wp:positionV relativeFrom="paragraph">
                  <wp:posOffset>2318385</wp:posOffset>
                </wp:positionV>
                <wp:extent cx="5404485" cy="6122670"/>
                <wp:effectExtent l="0" t="0" r="0" b="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4485" cy="6122670"/>
                          <a:chOff x="18484" y="5662"/>
                          <a:chExt cx="8511" cy="9642"/>
                        </a:xfrm>
                      </wpg:grpSpPr>
                      <wps:wsp>
                        <wps:cNvPr id="8" name="文本框 5"/>
                        <wps:cNvSpPr txBox="1"/>
                        <wps:spPr>
                          <a:xfrm>
                            <a:off x="18484" y="5662"/>
                            <a:ext cx="4881" cy="96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歌曲《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我爱祖国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》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喜剧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《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不差钱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》       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音乐剧《我们都是追梦人》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诗词朗诵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歌曲《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我和我的祖国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》 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歌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舞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《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赞美祖国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》 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歌曲《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芒种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》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少儿舞蹈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《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向快乐出发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》   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情景歌舞《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祝福祖国》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0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ind w:leftChars="0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10.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魔术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0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ind w:leftChars="0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11.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武术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0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ind w:leftChars="0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12.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大合唱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《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难忘今宵</w:t>
                              </w: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》                </w:t>
                              </w: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0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ind w:leftChars="0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</w:p>
                            <w:p>
                              <w:pPr>
                                <w:pStyle w:val="4"/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240" w:lineRule="auto"/>
                                <w:jc w:val="left"/>
                                <w:textAlignment w:val="auto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color w:val="404040" w:themeColor="text1" w:themeTint="BF"/>
                                  <w:kern w:val="24"/>
                                  <w:sz w:val="30"/>
                                  <w:szCs w:val="30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9" name="文本框 3"/>
                        <wps:cNvSpPr txBox="1"/>
                        <wps:spPr>
                          <a:xfrm>
                            <a:off x="22859" y="5662"/>
                            <a:ext cx="4136" cy="79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表演者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：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 xml:space="preserve">          </w:t>
                              </w: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</w:p>
                            <w:p>
                              <w:pPr>
                                <w:rPr>
                                  <w:rFonts w:hint="eastAsia" w:ascii="微软雅黑" w:hAnsi="微软雅黑" w:eastAsia="微软雅黑" w:cs="微软雅黑"/>
                                  <w:color w:val="404040" w:themeColor="text1" w:themeTint="BF"/>
                                  <w:kern w:val="24"/>
                                  <w:sz w:val="28"/>
                                  <w:szCs w:val="28"/>
                                  <w:u w:val="single"/>
                                  <w:lang w:val="en-US"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.65pt;margin-top:182.55pt;height:482.1pt;width:425.55pt;z-index:251660288;mso-width-relative:page;mso-height-relative:page;" coordorigin="18484,5662" coordsize="8511,9642" o:gfxdata="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">
                <o:lock v:ext="edit" aspectratio="f"/>
                <v:shape id="文本框 5" o:spid="_x0000_s1026" o:spt="202" type="#_x0000_t202" style="position:absolute;left:18484;top:5662;height:9643;width:4881;" filled="f" stroked="f" coordsize="21600,21600" o:gfxdata="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lBQkb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歌曲《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我爱祖国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》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喜剧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《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不差钱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》       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音乐剧《我们都是追梦人》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诗词朗诵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歌曲《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我和我的祖国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》 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歌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舞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《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赞美祖国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》 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歌曲《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芒种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》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少儿舞蹈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《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向快乐出发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》   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情景歌舞《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祝福祖国》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0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ind w:leftChars="0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10.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魔术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0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ind w:leftChars="0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11.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武术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0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ind w:leftChars="0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12.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大合唱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《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难忘今宵</w:t>
                        </w: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》                </w:t>
                        </w: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0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ind w:leftChars="0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</w:p>
                      <w:p>
                        <w:pPr>
                          <w:pStyle w:val="4"/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240" w:lineRule="auto"/>
                          <w:jc w:val="left"/>
                          <w:textAlignment w:val="auto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color w:val="404040" w:themeColor="text1" w:themeTint="BF"/>
                            <w:kern w:val="24"/>
                            <w:sz w:val="30"/>
                            <w:szCs w:val="30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</w:p>
                    </w:txbxContent>
                  </v:textbox>
                </v:shape>
                <v:shape id="文本框 3" o:spid="_x0000_s1026" o:spt="202" type="#_x0000_t202" style="position:absolute;left:22859;top:5662;height:7931;width:4136;" filled="f" stroked="f" coordsize="21600,21600" o:gfxdata="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QjGb4A&#10;AADa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表演者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：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 xml:space="preserve">          </w:t>
                        </w: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</w:p>
                      <w:p>
                        <w:pPr>
                          <w:rPr>
                            <w:rFonts w:hint="eastAsia" w:ascii="微软雅黑" w:hAnsi="微软雅黑" w:eastAsia="微软雅黑" w:cs="微软雅黑"/>
                            <w:color w:val="404040" w:themeColor="text1" w:themeTint="BF"/>
                            <w:kern w:val="24"/>
                            <w:sz w:val="28"/>
                            <w:szCs w:val="28"/>
                            <w:u w:val="single"/>
                            <w:lang w:val="en-US"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-1196975</wp:posOffset>
                </wp:positionH>
                <wp:positionV relativeFrom="paragraph">
                  <wp:posOffset>9196705</wp:posOffset>
                </wp:positionV>
                <wp:extent cx="7578725" cy="82867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7872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珠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海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市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稻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壳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股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份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有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限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公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汉仪黑方W" w:hAnsi="汉仪黑方W" w:eastAsia="汉仪黑方W" w:cs="汉仪黑方W"/>
                                <w:color w:val="FFFFFF" w:themeColor="background1"/>
                                <w:sz w:val="52"/>
                                <w:szCs w:val="52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4.25pt;margin-top:724.15pt;height:65.25pt;width:596.75pt;z-index:251659264;mso-width-relative:page;mso-height-relative:page;" filled="f" stroked="f" coordsize="21600,21600" o:gfxdata="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O/yHp7dAAAADwEAAA8AAAAAAAAAAQAgAAAAIgAA&#10;AGRycy9kb3ducmV2LnhtbFBLAQIUABQAAAAIAIdO4kDiDyA0PAIAAGY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珠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海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市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稻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壳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股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份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有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限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公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Fonts w:hint="eastAsia" w:ascii="汉仪黑方W" w:hAnsi="汉仪黑方W" w:eastAsia="汉仪黑方W" w:cs="汉仪黑方W"/>
                          <w:color w:val="FFFFFF" w:themeColor="background1"/>
                          <w:sz w:val="52"/>
                          <w:szCs w:val="52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司</w:t>
                      </w:r>
                    </w:p>
                  </w:txbxContent>
                </v:textbox>
              </v:shape>
            </w:pict>
          </mc:Fallback>
        </mc:AlternateConten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汉仪黑方W">
    <w:altName w:val="黑体"/>
    <w:panose1 w:val="00020600040101010101"/>
    <w:charset w:val="86"/>
    <w:family w:val="auto"/>
    <w:pitch w:val="default"/>
    <w:sig w:usb0="00000000" w:usb1="00000000" w:usb2="00000000" w:usb3="00000000" w:csb0="0000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838200</wp:posOffset>
          </wp:positionH>
          <wp:positionV relativeFrom="paragraph">
            <wp:posOffset>-156845</wp:posOffset>
          </wp:positionV>
          <wp:extent cx="3672840" cy="3672840"/>
          <wp:effectExtent l="0" t="0" r="0" b="0"/>
          <wp:wrapNone/>
          <wp:docPr id="3" name="图片 3" descr="千库网_节目单艺术字_艺术字编号69860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千库网_节目单艺术字_艺术字编号698606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672840" cy="36728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hint="eastAsia" w:eastAsiaTheme="minorEastAsia"/>
        <w:lang w:eastAsia="zh-CN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-1143000</wp:posOffset>
          </wp:positionH>
          <wp:positionV relativeFrom="paragraph">
            <wp:posOffset>-533400</wp:posOffset>
          </wp:positionV>
          <wp:extent cx="7630795" cy="10716895"/>
          <wp:effectExtent l="0" t="0" r="4445" b="12065"/>
          <wp:wrapNone/>
          <wp:docPr id="1" name="图片 1" descr="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9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630795" cy="10716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B24B49"/>
    <w:multiLevelType w:val="singleLevel"/>
    <w:tmpl w:val="7BB24B4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BF73F1"/>
    <w:rsid w:val="31F83333"/>
    <w:rsid w:val="52BF73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767b5072-1e99-4819-bc8e-b07af8292f64\&#20844;&#21496;&#24180;&#20250;&#26202;&#20250;&#27719;&#28436;&#33410;&#30446;&#21333;&#21916;&#24198;&#20964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公司年会晚会汇演节目单喜庆凤.docx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2021-12-23T02:45:00Z</dcterms:created>
  <dc:creator>文档存本地丢失不负责</dc:creator>
  <cp:lastModifiedBy>文档存本地丢失不负责</cp:lastModifiedBy>
  <dcterms:modified xsi:type="dcterms:W3CDTF">2021-12-23T03:06:15Z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v1.0_mb_0ClpyWgbDugq+EVYCS67Ng==</vt:lpwstr>
  </property>
  <property fmtid="{D5CDD505-2E9C-101B-9397-08002B2CF9AE}" pid="4" name="ICV">
    <vt:lpwstr>4B9DFD66FD7E4F8489FA2F36D5E56299</vt:lpwstr>
  </property>
</Properties>
</file>