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8EF33A" w14:textId="78B05797" w:rsidR="00EE7981" w:rsidRDefault="007B2A8C">
      <w:r>
        <w:rPr>
          <w:noProof/>
        </w:rPr>
        <w:drawing>
          <wp:anchor distT="0" distB="0" distL="114300" distR="114300" simplePos="0" relativeHeight="251652608" behindDoc="0" locked="0" layoutInCell="1" allowOverlap="1" wp14:anchorId="2015F07B" wp14:editId="201D44C0">
            <wp:simplePos x="0" y="0"/>
            <wp:positionH relativeFrom="column">
              <wp:posOffset>1337310</wp:posOffset>
            </wp:positionH>
            <wp:positionV relativeFrom="paragraph">
              <wp:posOffset>5993765</wp:posOffset>
            </wp:positionV>
            <wp:extent cx="252730" cy="243840"/>
            <wp:effectExtent l="0" t="0" r="13970" b="381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73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560" behindDoc="0" locked="0" layoutInCell="1" allowOverlap="1" wp14:anchorId="0D020514" wp14:editId="218999C6">
            <wp:simplePos x="0" y="0"/>
            <wp:positionH relativeFrom="column">
              <wp:posOffset>917575</wp:posOffset>
            </wp:positionH>
            <wp:positionV relativeFrom="paragraph">
              <wp:posOffset>3528060</wp:posOffset>
            </wp:positionV>
            <wp:extent cx="757555" cy="762635"/>
            <wp:effectExtent l="0" t="0" r="4445" b="18415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7555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36DCFBAD" wp14:editId="56AFDEE8">
            <wp:simplePos x="0" y="0"/>
            <wp:positionH relativeFrom="column">
              <wp:posOffset>5652135</wp:posOffset>
            </wp:positionH>
            <wp:positionV relativeFrom="paragraph">
              <wp:posOffset>4429125</wp:posOffset>
            </wp:positionV>
            <wp:extent cx="252730" cy="243840"/>
            <wp:effectExtent l="0" t="0" r="13970" b="381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73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8512" behindDoc="0" locked="0" layoutInCell="1" allowOverlap="1" wp14:anchorId="340759ED" wp14:editId="1911A54D">
            <wp:simplePos x="0" y="0"/>
            <wp:positionH relativeFrom="column">
              <wp:posOffset>6767830</wp:posOffset>
            </wp:positionH>
            <wp:positionV relativeFrom="paragraph">
              <wp:posOffset>6154420</wp:posOffset>
            </wp:positionV>
            <wp:extent cx="636270" cy="640715"/>
            <wp:effectExtent l="0" t="0" r="11430" b="698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800" behindDoc="0" locked="0" layoutInCell="1" allowOverlap="1" wp14:anchorId="54FF4A65" wp14:editId="60D5F335">
            <wp:simplePos x="0" y="0"/>
            <wp:positionH relativeFrom="column">
              <wp:posOffset>6149340</wp:posOffset>
            </wp:positionH>
            <wp:positionV relativeFrom="paragraph">
              <wp:posOffset>7718425</wp:posOffset>
            </wp:positionV>
            <wp:extent cx="252730" cy="243840"/>
            <wp:effectExtent l="0" t="0" r="13970" b="381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73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 wp14:anchorId="0AE03563" wp14:editId="566CD77A">
            <wp:simplePos x="0" y="0"/>
            <wp:positionH relativeFrom="column">
              <wp:posOffset>6670675</wp:posOffset>
            </wp:positionH>
            <wp:positionV relativeFrom="paragraph">
              <wp:posOffset>2431415</wp:posOffset>
            </wp:positionV>
            <wp:extent cx="252730" cy="243840"/>
            <wp:effectExtent l="0" t="0" r="13970" b="381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73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28934C39" wp14:editId="35DFE593">
                <wp:simplePos x="0" y="0"/>
                <wp:positionH relativeFrom="column">
                  <wp:posOffset>2471420</wp:posOffset>
                </wp:positionH>
                <wp:positionV relativeFrom="paragraph">
                  <wp:posOffset>3572510</wp:posOffset>
                </wp:positionV>
                <wp:extent cx="3089910" cy="789940"/>
                <wp:effectExtent l="0" t="0" r="0" b="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23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54ED8BE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02.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小品《财迷》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24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7EC81B9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34C39" id="组合 22" o:spid="_x0000_s1026" style="position:absolute;left:0;text-align:left;margin-left:194.6pt;margin-top:281.3pt;width:243.3pt;height:62.2pt;z-index:251668992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19" o:spid="_x0000_s1027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14:paraId="654ED8BE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02.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小品《财迷》</w:t>
                        </w:r>
                      </w:p>
                    </w:txbxContent>
                  </v:textbox>
                </v:shape>
                <v:shape id="文本框 20" o:spid="_x0000_s1028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<v:textbox>
                    <w:txbxContent>
                      <w:p w14:paraId="07EC81B9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6976FB16" wp14:editId="148B6E29">
                <wp:simplePos x="0" y="0"/>
                <wp:positionH relativeFrom="column">
                  <wp:posOffset>2471420</wp:posOffset>
                </wp:positionH>
                <wp:positionV relativeFrom="paragraph">
                  <wp:posOffset>2602230</wp:posOffset>
                </wp:positionV>
                <wp:extent cx="3089910" cy="789940"/>
                <wp:effectExtent l="0" t="0" r="0" b="0"/>
                <wp:wrapNone/>
                <wp:docPr id="21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19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B56B58D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01.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歌曲《歌唱祖国》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20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3E08BB4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76FB16" id="组合 21" o:spid="_x0000_s1029" style="position:absolute;left:0;text-align:left;margin-left:194.6pt;margin-top:204.9pt;width:243.3pt;height:62.2pt;z-index:251666944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">
                <v:shape id="文本框 19" o:spid="_x0000_s1030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0B56B58D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01.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歌曲《歌唱祖国》</w:t>
                        </w:r>
                      </w:p>
                    </w:txbxContent>
                  </v:textbox>
                </v:shape>
                <v:shape id="文本框 20" o:spid="_x0000_s1031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73E08BB4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 wp14:anchorId="440DD557" wp14:editId="61BE3828">
                <wp:simplePos x="0" y="0"/>
                <wp:positionH relativeFrom="column">
                  <wp:posOffset>2471420</wp:posOffset>
                </wp:positionH>
                <wp:positionV relativeFrom="paragraph">
                  <wp:posOffset>7852410</wp:posOffset>
                </wp:positionV>
                <wp:extent cx="3089910" cy="789940"/>
                <wp:effectExtent l="0" t="0" r="0" b="0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35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B12F900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07.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舞蹈《健身舞》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6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4EA5BB3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0DD557" id="组合 34" o:spid="_x0000_s1032" style="position:absolute;left:0;text-align:left;margin-left:194.6pt;margin-top:618.3pt;width:243.3pt;height:62.2pt;z-index:251679232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">
                <v:shape id="文本框 19" o:spid="_x0000_s1033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<v:textbox>
                    <w:txbxContent>
                      <w:p w14:paraId="5B12F900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07.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舞蹈《健身舞》</w:t>
                        </w:r>
                      </w:p>
                    </w:txbxContent>
                  </v:textbox>
                </v:shape>
                <v:shape id="文本框 20" o:spid="_x0000_s1034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<v:textbox>
                    <w:txbxContent>
                      <w:p w14:paraId="24EA5BB3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184" behindDoc="0" locked="0" layoutInCell="1" allowOverlap="1" wp14:anchorId="597D304B" wp14:editId="32B29E50">
                <wp:simplePos x="0" y="0"/>
                <wp:positionH relativeFrom="column">
                  <wp:posOffset>2471420</wp:posOffset>
                </wp:positionH>
                <wp:positionV relativeFrom="paragraph">
                  <wp:posOffset>6977380</wp:posOffset>
                </wp:positionV>
                <wp:extent cx="3089910" cy="789940"/>
                <wp:effectExtent l="0" t="0" r="0" b="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38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CAA3D60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06.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小品《加油》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9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16BBD61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D304B" id="组合 37" o:spid="_x0000_s1035" style="position:absolute;left:0;text-align:left;margin-left:194.6pt;margin-top:549.4pt;width:243.3pt;height:62.2pt;z-index:251677184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">
                <v:shape id="文本框 19" o:spid="_x0000_s1036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rp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YdRK6cMAAADbAAAADwAA&#10;AAAAAAAAAAAAAAAHAgAAZHJzL2Rvd25yZXYueG1sUEsFBgAAAAADAAMAtwAAAPcCAAAAAA==&#10;" filled="f" stroked="f" strokeweight=".5pt">
                  <v:textbox>
                    <w:txbxContent>
                      <w:p w14:paraId="3CAA3D60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06.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小品《加油》</w:t>
                        </w:r>
                      </w:p>
                    </w:txbxContent>
                  </v:textbox>
                </v:shape>
                <v:shape id="文本框 20" o:spid="_x0000_s1037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<v:textbox>
                    <w:txbxContent>
                      <w:p w14:paraId="516BBD61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09704094" wp14:editId="326A1541">
                <wp:simplePos x="0" y="0"/>
                <wp:positionH relativeFrom="column">
                  <wp:posOffset>2471420</wp:posOffset>
                </wp:positionH>
                <wp:positionV relativeFrom="paragraph">
                  <wp:posOffset>8727440</wp:posOffset>
                </wp:positionV>
                <wp:extent cx="3089910" cy="789940"/>
                <wp:effectExtent l="0" t="0" r="0" b="0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32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EB5B9DE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08.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歌曲《春节快乐》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3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4CAC3CB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704094" id="组合 31" o:spid="_x0000_s1038" style="position:absolute;left:0;text-align:left;margin-left:194.6pt;margin-top:687.2pt;width:243.3pt;height:62.2pt;z-index:251681280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">
                <v:shape id="文本框 19" o:spid="_x0000_s1039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14:paraId="7EB5B9DE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08.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歌曲《春节快乐》</w:t>
                        </w:r>
                      </w:p>
                    </w:txbxContent>
                  </v:textbox>
                </v:shape>
                <v:shape id="文本框 20" o:spid="_x0000_s1040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<v:textbox>
                    <w:txbxContent>
                      <w:p w14:paraId="04CAC3CB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2ABE2DE4" wp14:editId="5CF33E0C">
                <wp:simplePos x="0" y="0"/>
                <wp:positionH relativeFrom="column">
                  <wp:posOffset>2471420</wp:posOffset>
                </wp:positionH>
                <wp:positionV relativeFrom="paragraph">
                  <wp:posOffset>6197600</wp:posOffset>
                </wp:positionV>
                <wp:extent cx="3089910" cy="789940"/>
                <wp:effectExtent l="0" t="0" r="0" b="0"/>
                <wp:wrapNone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41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27B1AC4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05.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歌曲《远方的家》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2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A8081FA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E2DE4" id="组合 40" o:spid="_x0000_s1041" style="position:absolute;left:0;text-align:left;margin-left:194.6pt;margin-top:488pt;width:243.3pt;height:62.2pt;z-index:251675136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">
                <v:shape id="文本框 19" o:spid="_x0000_s1042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<v:textbox>
                    <w:txbxContent>
                      <w:p w14:paraId="527B1AC4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05.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歌曲《远方的家》</w:t>
                        </w:r>
                      </w:p>
                    </w:txbxContent>
                  </v:textbox>
                </v:shape>
                <v:shape id="文本框 20" o:spid="_x0000_s1043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<v:textbox>
                    <w:txbxContent>
                      <w:p w14:paraId="4A8081FA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7AA0315D" wp14:editId="6E92C946">
                <wp:simplePos x="0" y="0"/>
                <wp:positionH relativeFrom="column">
                  <wp:posOffset>2471420</wp:posOffset>
                </wp:positionH>
                <wp:positionV relativeFrom="paragraph">
                  <wp:posOffset>5322570</wp:posOffset>
                </wp:positionV>
                <wp:extent cx="3089910" cy="789940"/>
                <wp:effectExtent l="0" t="0" r="0" b="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29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04A4B43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04.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朗读《逆行者》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0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AE03337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A0315D" id="组合 28" o:spid="_x0000_s1044" style="position:absolute;left:0;text-align:left;margin-left:194.6pt;margin-top:419.1pt;width:243.3pt;height:62.2pt;z-index:251673088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">
                <v:shape id="文本框 19" o:spid="_x0000_s1045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<v:textbox>
                    <w:txbxContent>
                      <w:p w14:paraId="104A4B43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04.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朗读《逆行者》</w:t>
                        </w:r>
                      </w:p>
                    </w:txbxContent>
                  </v:textbox>
                </v:shape>
                <v:shape id="文本框 20" o:spid="_x0000_s1046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6AE03337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10407273" wp14:editId="13736E89">
                <wp:simplePos x="0" y="0"/>
                <wp:positionH relativeFrom="column">
                  <wp:posOffset>2471420</wp:posOffset>
                </wp:positionH>
                <wp:positionV relativeFrom="paragraph">
                  <wp:posOffset>4447540</wp:posOffset>
                </wp:positionV>
                <wp:extent cx="3089910" cy="789940"/>
                <wp:effectExtent l="0" t="0" r="0" b="0"/>
                <wp:wrapNone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0521" y="5309"/>
                          <a:chExt cx="4866" cy="1244"/>
                        </a:xfrm>
                      </wpg:grpSpPr>
                      <wps:wsp>
                        <wps:cNvPr id="26" name="文本框 19"/>
                        <wps:cNvSpPr txBox="1"/>
                        <wps:spPr>
                          <a:xfrm>
                            <a:off x="10521" y="530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5A8AE15" w14:textId="77777777" w:rsidR="00EE7981" w:rsidRDefault="007B2A8C">
                              <w:pPr>
                                <w:rPr>
                                  <w:rFonts w:ascii="黑体" w:eastAsia="黑体" w:hAnsi="黑体" w:cs="黑体"/>
                                  <w:color w:val="F9C57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03.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32"/>
                                  <w:szCs w:val="32"/>
                                </w:rPr>
                                <w:t>歌曲《真心英雄》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27" name="文本框 20"/>
                        <wps:cNvSpPr txBox="1"/>
                        <wps:spPr>
                          <a:xfrm>
                            <a:off x="10521" y="6065"/>
                            <a:ext cx="4866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8259701" w14:textId="77777777" w:rsidR="00EE7981" w:rsidRDefault="007B2A8C">
                              <w:pPr>
                                <w:ind w:firstLineChars="200" w:firstLine="480"/>
                                <w:rPr>
                                  <w:rFonts w:ascii="黑体" w:eastAsia="黑体" w:hAnsi="黑体" w:cs="黑体"/>
                                  <w:color w:val="F9C57F"/>
                                  <w:sz w:val="24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演唱：王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 xml:space="preserve">XX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指导：刘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F9C57F"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07273" id="组合 25" o:spid="_x0000_s1047" style="position:absolute;left:0;text-align:left;margin-left:194.6pt;margin-top:350.2pt;width:243.3pt;height:62.2pt;z-index:251671040" coordorigin="10521,530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">
                <v:shape id="文本框 19" o:spid="_x0000_s1048" type="#_x0000_t202" style="position:absolute;left:10521;top:530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<v:textbox>
                    <w:txbxContent>
                      <w:p w14:paraId="15A8AE15" w14:textId="77777777" w:rsidR="00EE7981" w:rsidRDefault="007B2A8C">
                        <w:pPr>
                          <w:rPr>
                            <w:rFonts w:ascii="黑体" w:eastAsia="黑体" w:hAnsi="黑体" w:cs="黑体"/>
                            <w:color w:val="F9C57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03.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32"/>
                            <w:szCs w:val="32"/>
                          </w:rPr>
                          <w:t>歌曲《真心英雄》</w:t>
                        </w:r>
                      </w:p>
                    </w:txbxContent>
                  </v:textbox>
                </v:shape>
                <v:shape id="文本框 20" o:spid="_x0000_s1049" type="#_x0000_t202" style="position:absolute;left:10521;top:6065;width:4866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14:paraId="28259701" w14:textId="77777777" w:rsidR="00EE7981" w:rsidRDefault="007B2A8C">
                        <w:pPr>
                          <w:ind w:firstLineChars="200" w:firstLine="480"/>
                          <w:rPr>
                            <w:rFonts w:ascii="黑体" w:eastAsia="黑体" w:hAnsi="黑体" w:cs="黑体"/>
                            <w:color w:val="F9C57F"/>
                            <w:sz w:val="24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演唱：王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 xml:space="preserve">XX   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指导：刘</w:t>
                        </w:r>
                        <w:r>
                          <w:rPr>
                            <w:rFonts w:ascii="黑体" w:eastAsia="黑体" w:hAnsi="黑体" w:cs="黑体" w:hint="eastAsia"/>
                            <w:color w:val="F9C57F"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4E643F8E" wp14:editId="76E716DB">
                <wp:simplePos x="0" y="0"/>
                <wp:positionH relativeFrom="column">
                  <wp:posOffset>3440430</wp:posOffset>
                </wp:positionH>
                <wp:positionV relativeFrom="paragraph">
                  <wp:posOffset>1394460</wp:posOffset>
                </wp:positionV>
                <wp:extent cx="962025" cy="414020"/>
                <wp:effectExtent l="0" t="0" r="9525" b="444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025" cy="414020"/>
                          <a:chOff x="11202" y="2209"/>
                          <a:chExt cx="1515" cy="652"/>
                        </a:xfrm>
                      </wpg:grpSpPr>
                      <wps:wsp>
                        <wps:cNvPr id="17" name="圆角矩形 17"/>
                        <wps:cNvSpPr/>
                        <wps:spPr>
                          <a:xfrm>
                            <a:off x="11238" y="2314"/>
                            <a:ext cx="1415" cy="493"/>
                          </a:xfrm>
                          <a:prstGeom prst="roundRect">
                            <a:avLst/>
                          </a:prstGeom>
                          <a:solidFill>
                            <a:srgbClr val="F9C57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73742911" name="文本框 1073742911"/>
                        <wps:cNvSpPr txBox="1"/>
                        <wps:spPr>
                          <a:xfrm>
                            <a:off x="11202" y="2209"/>
                            <a:ext cx="1515" cy="65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ACC6E13" w14:textId="77777777" w:rsidR="00EE7981" w:rsidRDefault="007B2A8C">
                              <w:pPr>
                                <w:jc w:val="left"/>
                                <w:rPr>
                                  <w:rFonts w:ascii="站酷文艺体" w:eastAsia="站酷文艺体" w:hAnsi="站酷文艺体" w:cs="站酷文艺体"/>
                                  <w:color w:val="B805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站酷文艺体" w:eastAsia="站酷文艺体" w:hAnsi="站酷文艺体" w:cs="站酷文艺体" w:hint="eastAsia"/>
                                  <w:color w:val="B80500"/>
                                  <w:sz w:val="44"/>
                                  <w:szCs w:val="44"/>
                                </w:rPr>
                                <w:t>LOGO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643F8E" id="组合 18" o:spid="_x0000_s1050" style="position:absolute;left:0;text-align:left;margin-left:270.9pt;margin-top:109.8pt;width:75.75pt;height:32.6pt;z-index:251664896" coordorigin="11202,2209" coordsize="1515,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">
                <v:roundrect id="圆角矩形 17" o:spid="_x0000_s1051" style="position:absolute;left:11238;top:2314;width:1415;height:49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" fillcolor="#f9c57f" stroked="f" strokeweight="2pt"/>
                <v:shape id="文本框 1073742911" o:spid="_x0000_s1052" type="#_x0000_t202" style="position:absolute;left:11202;top:2209;width:1515;height:6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" filled="f" stroked="f" strokeweight=".5pt">
                  <v:textbox>
                    <w:txbxContent>
                      <w:p w14:paraId="4ACC6E13" w14:textId="77777777" w:rsidR="00EE7981" w:rsidRDefault="007B2A8C">
                        <w:pPr>
                          <w:jc w:val="left"/>
                          <w:rPr>
                            <w:rFonts w:ascii="站酷文艺体" w:eastAsia="站酷文艺体" w:hAnsi="站酷文艺体" w:cs="站酷文艺体"/>
                            <w:color w:val="B805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站酷文艺体" w:eastAsia="站酷文艺体" w:hAnsi="站酷文艺体" w:cs="站酷文艺体" w:hint="eastAsia"/>
                            <w:color w:val="B80500"/>
                            <w:sz w:val="44"/>
                            <w:szCs w:val="44"/>
                          </w:rPr>
                          <w:t>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1A64BB75" wp14:editId="25784090">
                <wp:simplePos x="0" y="0"/>
                <wp:positionH relativeFrom="column">
                  <wp:posOffset>2153285</wp:posOffset>
                </wp:positionH>
                <wp:positionV relativeFrom="paragraph">
                  <wp:posOffset>1714500</wp:posOffset>
                </wp:positionV>
                <wp:extent cx="3675380" cy="98552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5380" cy="985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FCD3E00" w14:textId="77777777" w:rsidR="00EE7981" w:rsidRDefault="007B2A8C">
                            <w:pPr>
                              <w:pStyle w:val="a3"/>
                              <w:jc w:val="distribute"/>
                              <w:rPr>
                                <w:rFonts w:ascii="思源宋体 CN Heavy" w:eastAsia="思源宋体 CN Heavy" w:hAnsi="思源宋体 CN Heavy" w:cs="思源宋体 CN Heavy"/>
                                <w:color w:val="F9C57F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思源宋体 CN Heavy" w:eastAsia="思源宋体 CN Heavy" w:hAnsi="思源宋体 CN Heavy" w:cs="思源宋体 CN Heavy" w:hint="eastAsia"/>
                                <w:color w:val="F9C57F"/>
                                <w:sz w:val="52"/>
                                <w:szCs w:val="52"/>
                              </w:rPr>
                              <w:t>20XX</w:t>
                            </w:r>
                            <w:r>
                              <w:rPr>
                                <w:rFonts w:ascii="思源宋体 CN Heavy" w:eastAsia="思源宋体 CN Heavy" w:hAnsi="思源宋体 CN Heavy" w:cs="思源宋体 CN Heavy" w:hint="eastAsia"/>
                                <w:color w:val="F9C57F"/>
                                <w:sz w:val="52"/>
                                <w:szCs w:val="52"/>
                              </w:rPr>
                              <w:t>春节晚会节目单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</wp:anchor>
            </w:drawing>
          </mc:Choice>
          <mc:Fallback>
            <w:pict>
              <v:shape w14:anchorId="1A64BB75" id="文本框 6" o:spid="_x0000_s1053" type="#_x0000_t202" style="position:absolute;left:0;text-align:left;margin-left:169.55pt;margin-top:135pt;width:289.4pt;height:77.6pt;z-index:25164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" filled="f" stroked="f" strokeweight=".5pt">
                <v:textbox>
                  <w:txbxContent>
                    <w:p w14:paraId="7FCD3E00" w14:textId="77777777" w:rsidR="00EE7981" w:rsidRDefault="007B2A8C">
                      <w:pPr>
                        <w:pStyle w:val="a3"/>
                        <w:jc w:val="distribute"/>
                        <w:rPr>
                          <w:rFonts w:ascii="思源宋体 CN Heavy" w:eastAsia="思源宋体 CN Heavy" w:hAnsi="思源宋体 CN Heavy" w:cs="思源宋体 CN Heavy"/>
                          <w:color w:val="F9C57F"/>
                          <w:sz w:val="52"/>
                          <w:szCs w:val="52"/>
                        </w:rPr>
                      </w:pPr>
                      <w:r>
                        <w:rPr>
                          <w:rFonts w:ascii="思源宋体 CN Heavy" w:eastAsia="思源宋体 CN Heavy" w:hAnsi="思源宋体 CN Heavy" w:cs="思源宋体 CN Heavy" w:hint="eastAsia"/>
                          <w:color w:val="F9C57F"/>
                          <w:sz w:val="52"/>
                          <w:szCs w:val="52"/>
                        </w:rPr>
                        <w:t>20XX</w:t>
                      </w:r>
                      <w:r>
                        <w:rPr>
                          <w:rFonts w:ascii="思源宋体 CN Heavy" w:eastAsia="思源宋体 CN Heavy" w:hAnsi="思源宋体 CN Heavy" w:cs="思源宋体 CN Heavy" w:hint="eastAsia"/>
                          <w:color w:val="F9C57F"/>
                          <w:sz w:val="52"/>
                          <w:szCs w:val="52"/>
                        </w:rPr>
                        <w:t>春节晚会节目单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848" behindDoc="0" locked="0" layoutInCell="1" allowOverlap="1" wp14:anchorId="11518B9D" wp14:editId="0065BB77">
            <wp:simplePos x="0" y="0"/>
            <wp:positionH relativeFrom="column">
              <wp:posOffset>3641725</wp:posOffset>
            </wp:positionH>
            <wp:positionV relativeFrom="paragraph">
              <wp:posOffset>292735</wp:posOffset>
            </wp:positionV>
            <wp:extent cx="757555" cy="762635"/>
            <wp:effectExtent l="0" t="0" r="4445" b="1841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7555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752" behindDoc="0" locked="0" layoutInCell="1" allowOverlap="1" wp14:anchorId="59D564E6" wp14:editId="6A8CACE3">
            <wp:simplePos x="0" y="0"/>
            <wp:positionH relativeFrom="column">
              <wp:posOffset>509905</wp:posOffset>
            </wp:positionH>
            <wp:positionV relativeFrom="paragraph">
              <wp:posOffset>8535670</wp:posOffset>
            </wp:positionV>
            <wp:extent cx="252730" cy="243840"/>
            <wp:effectExtent l="0" t="0" r="13970" b="381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73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6464" behindDoc="0" locked="0" layoutInCell="1" allowOverlap="1" wp14:anchorId="31D166D1" wp14:editId="49623E69">
            <wp:simplePos x="0" y="0"/>
            <wp:positionH relativeFrom="column">
              <wp:posOffset>6929120</wp:posOffset>
            </wp:positionH>
            <wp:positionV relativeFrom="paragraph">
              <wp:posOffset>2011680</wp:posOffset>
            </wp:positionV>
            <wp:extent cx="1301750" cy="1310640"/>
            <wp:effectExtent l="0" t="0" r="12700" b="381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4416" behindDoc="0" locked="0" layoutInCell="1" allowOverlap="1" wp14:anchorId="59011DDB" wp14:editId="1AE340FD">
            <wp:simplePos x="0" y="0"/>
            <wp:positionH relativeFrom="column">
              <wp:posOffset>-612140</wp:posOffset>
            </wp:positionH>
            <wp:positionV relativeFrom="paragraph">
              <wp:posOffset>5819140</wp:posOffset>
            </wp:positionV>
            <wp:extent cx="1301750" cy="1310640"/>
            <wp:effectExtent l="0" t="0" r="12700" b="381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5200" behindDoc="1" locked="0" layoutInCell="1" allowOverlap="1" wp14:anchorId="1B40E901" wp14:editId="24377C98">
            <wp:simplePos x="0" y="0"/>
            <wp:positionH relativeFrom="column">
              <wp:posOffset>-57785</wp:posOffset>
            </wp:positionH>
            <wp:positionV relativeFrom="paragraph">
              <wp:posOffset>-88265</wp:posOffset>
            </wp:positionV>
            <wp:extent cx="7648575" cy="10819130"/>
            <wp:effectExtent l="0" t="0" r="9525" b="127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48575" cy="1081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0320" behindDoc="0" locked="0" layoutInCell="1" allowOverlap="1" wp14:anchorId="7FB393A7" wp14:editId="574EB2B2">
            <wp:simplePos x="0" y="0"/>
            <wp:positionH relativeFrom="column">
              <wp:posOffset>0</wp:posOffset>
            </wp:positionH>
            <wp:positionV relativeFrom="paragraph">
              <wp:posOffset>-21590</wp:posOffset>
            </wp:positionV>
            <wp:extent cx="7559040" cy="2087880"/>
            <wp:effectExtent l="0" t="0" r="3810" b="762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EE7981">
      <w:pgSz w:w="11906" w:h="16838"/>
      <w:pgMar w:top="0" w:right="0" w:bottom="0" w:left="0" w:header="0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1CCAC1-55B5-4A99-B85E-F0A0D5AEA20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C4B89D48-07C8-40BD-B8B3-A7BF0E0E2347}"/>
  </w:font>
  <w:font w:name="站酷文艺体">
    <w:charset w:val="86"/>
    <w:family w:val="auto"/>
    <w:pitch w:val="default"/>
    <w:sig w:usb0="00000001" w:usb1="08000000" w:usb2="00000010" w:usb3="00000000" w:csb0="00040001" w:csb1="00000000"/>
    <w:embedRegular r:id="rId3" w:fontKey="{968DDC1D-5920-4843-A6BC-A0ECAFE6492A}"/>
  </w:font>
  <w:font w:name="思源宋体 CN Heavy">
    <w:altName w:val="微软雅黑"/>
    <w:charset w:val="86"/>
    <w:family w:val="auto"/>
    <w:pitch w:val="default"/>
    <w:sig w:usb0="20000083" w:usb1="2ADF3C10" w:usb2="00000016" w:usb3="00000000" w:csb0="6006010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8FBCB8F-9349-4E1D-BF93-AB71EDBDDB3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attachedTemplate r:id="rId1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4A657BF"/>
    <w:rsid w:val="007B2A8C"/>
    <w:rsid w:val="00EE7981"/>
    <w:rsid w:val="043E018F"/>
    <w:rsid w:val="04EB0174"/>
    <w:rsid w:val="05C01EB6"/>
    <w:rsid w:val="08026973"/>
    <w:rsid w:val="089D4AFC"/>
    <w:rsid w:val="0A1B047E"/>
    <w:rsid w:val="0AF7122A"/>
    <w:rsid w:val="0B5C662D"/>
    <w:rsid w:val="0C25279B"/>
    <w:rsid w:val="0CA9020B"/>
    <w:rsid w:val="0D417C83"/>
    <w:rsid w:val="0DDE7C47"/>
    <w:rsid w:val="11776DA8"/>
    <w:rsid w:val="14A657BF"/>
    <w:rsid w:val="16093520"/>
    <w:rsid w:val="164D37F3"/>
    <w:rsid w:val="177F5B92"/>
    <w:rsid w:val="1B514A4B"/>
    <w:rsid w:val="1BF85006"/>
    <w:rsid w:val="1DB90424"/>
    <w:rsid w:val="1ED8624B"/>
    <w:rsid w:val="20494F17"/>
    <w:rsid w:val="21AF565E"/>
    <w:rsid w:val="23074552"/>
    <w:rsid w:val="2309585E"/>
    <w:rsid w:val="26C27F52"/>
    <w:rsid w:val="284F55F7"/>
    <w:rsid w:val="28551B65"/>
    <w:rsid w:val="295C4001"/>
    <w:rsid w:val="298A7B56"/>
    <w:rsid w:val="2A0B2948"/>
    <w:rsid w:val="2EA675BA"/>
    <w:rsid w:val="300B1975"/>
    <w:rsid w:val="32DD51E4"/>
    <w:rsid w:val="35E86B70"/>
    <w:rsid w:val="370D2A00"/>
    <w:rsid w:val="37232F9E"/>
    <w:rsid w:val="38AB6E93"/>
    <w:rsid w:val="399E02A6"/>
    <w:rsid w:val="39DB678E"/>
    <w:rsid w:val="3A9A3260"/>
    <w:rsid w:val="3D420C16"/>
    <w:rsid w:val="3DC83F50"/>
    <w:rsid w:val="3E68732A"/>
    <w:rsid w:val="42406424"/>
    <w:rsid w:val="429B05C5"/>
    <w:rsid w:val="43DA0C9F"/>
    <w:rsid w:val="483F2C85"/>
    <w:rsid w:val="4BA6174D"/>
    <w:rsid w:val="4C8302EE"/>
    <w:rsid w:val="4DA551EA"/>
    <w:rsid w:val="4EBF5A25"/>
    <w:rsid w:val="503631DB"/>
    <w:rsid w:val="51F90261"/>
    <w:rsid w:val="53524DDC"/>
    <w:rsid w:val="54CB4DA0"/>
    <w:rsid w:val="57B020E0"/>
    <w:rsid w:val="580946CC"/>
    <w:rsid w:val="590874BE"/>
    <w:rsid w:val="59C551BE"/>
    <w:rsid w:val="5BE14AF5"/>
    <w:rsid w:val="5C06088B"/>
    <w:rsid w:val="5CAD0C61"/>
    <w:rsid w:val="63BE5336"/>
    <w:rsid w:val="64417535"/>
    <w:rsid w:val="64C91D60"/>
    <w:rsid w:val="64DD1EE8"/>
    <w:rsid w:val="654E37BC"/>
    <w:rsid w:val="6550051F"/>
    <w:rsid w:val="68110E3B"/>
    <w:rsid w:val="6A4E4479"/>
    <w:rsid w:val="6CCF4BEB"/>
    <w:rsid w:val="6E153B9A"/>
    <w:rsid w:val="6F4212AC"/>
    <w:rsid w:val="6F7E7AF3"/>
    <w:rsid w:val="7184309D"/>
    <w:rsid w:val="72A351C1"/>
    <w:rsid w:val="73AC2D5A"/>
    <w:rsid w:val="75AB4E7A"/>
    <w:rsid w:val="79370D11"/>
    <w:rsid w:val="79A12D58"/>
    <w:rsid w:val="79C256B5"/>
    <w:rsid w:val="7DA00FFF"/>
    <w:rsid w:val="7DF50164"/>
    <w:rsid w:val="7E621BEC"/>
    <w:rsid w:val="7E72403B"/>
    <w:rsid w:val="7F911FE4"/>
    <w:rsid w:val="7FBF5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8D5CFC5"/>
  <w15:docId w15:val="{D00F86E3-5149-4341-A0AF-BB2EF6994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Pr>
      <w:sz w:val="24"/>
    </w:rPr>
  </w:style>
  <w:style w:type="character" w:styleId="a4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WPS&#28023;&#25253;&#27169;&#26495;\&#25153;&#24179;&#39118;&#26684;&#26149;&#20998;&#33410;&#27668;&#28023;&#25253;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扁平风格春分节气海报</Template>
  <TotalTime>4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夜枫</dc:creator>
  <cp:lastModifiedBy>1 1</cp:lastModifiedBy>
  <cp:revision>2</cp:revision>
  <dcterms:created xsi:type="dcterms:W3CDTF">2020-03-24T13:45:00Z</dcterms:created>
  <dcterms:modified xsi:type="dcterms:W3CDTF">2021-06-13T08:03:00Z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452119660_btnclosed</vt:lpwstr>
  </property>
</Properties>
</file>